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9AC" w:rsidRDefault="001B29AC" w:rsidP="006773BE">
      <w:pPr>
        <w:jc w:val="center"/>
        <w:rPr>
          <w:b/>
          <w:bCs/>
        </w:rPr>
      </w:pPr>
    </w:p>
    <w:p w:rsidR="001B29AC" w:rsidRDefault="001B29AC" w:rsidP="006773BE">
      <w:pPr>
        <w:jc w:val="center"/>
        <w:rPr>
          <w:b/>
          <w:bCs/>
        </w:rPr>
      </w:pPr>
    </w:p>
    <w:p w:rsidR="001B29AC" w:rsidRPr="00FB00F1" w:rsidRDefault="001B29AC" w:rsidP="006773BE">
      <w:pPr>
        <w:jc w:val="center"/>
        <w:rPr>
          <w:b/>
          <w:bCs/>
        </w:rPr>
      </w:pPr>
    </w:p>
    <w:p w:rsidR="001B29AC" w:rsidRPr="00A31DEB" w:rsidRDefault="001B29AC" w:rsidP="001857B2">
      <w:pPr>
        <w:jc w:val="center"/>
        <w:rPr>
          <w:b/>
          <w:bCs/>
        </w:rPr>
      </w:pPr>
      <w:r w:rsidRPr="00A31DEB">
        <w:rPr>
          <w:b/>
          <w:bCs/>
        </w:rPr>
        <w:t>ДОГОВОР №________</w:t>
      </w:r>
    </w:p>
    <w:p w:rsidR="001B29AC" w:rsidRPr="0008272F" w:rsidRDefault="001B29AC" w:rsidP="001857B2">
      <w:pPr>
        <w:jc w:val="center"/>
        <w:rPr>
          <w:b/>
          <w:bCs/>
        </w:rPr>
      </w:pPr>
      <w:r w:rsidRPr="00A31DEB">
        <w:rPr>
          <w:b/>
          <w:bCs/>
        </w:rPr>
        <w:t>НА ОКАЗАНИЕ УСЛУГ ПРОВЕДЕНИЮ  КАДАСТРОВОГО УЧЕТА  ОБЪЕКТОВ НЕДВИЖИМОСТИ И ТЕРРИТОРИАЛЬНОМУ ЗЕМЛЕУСТРОЙСТВУ</w:t>
      </w:r>
    </w:p>
    <w:p w:rsidR="001B29AC" w:rsidRPr="0008272F" w:rsidRDefault="001B29AC" w:rsidP="001857B2">
      <w:pPr>
        <w:jc w:val="center"/>
        <w:rPr>
          <w:b/>
          <w:bCs/>
        </w:rPr>
      </w:pPr>
    </w:p>
    <w:p w:rsidR="001B29AC" w:rsidRPr="00A31DEB" w:rsidRDefault="001B29AC" w:rsidP="001857B2">
      <w:pPr>
        <w:jc w:val="center"/>
        <w:rPr>
          <w:b/>
          <w:bCs/>
        </w:rPr>
      </w:pPr>
      <w:r w:rsidRPr="00975D9A">
        <w:rPr>
          <w:b/>
          <w:bCs/>
        </w:rPr>
        <w:t>(ОАО «МРСК Центра является Заказчиком)</w:t>
      </w:r>
    </w:p>
    <w:p w:rsidR="001B29AC" w:rsidRDefault="001B29AC" w:rsidP="006773BE">
      <w:pPr>
        <w:jc w:val="both"/>
      </w:pPr>
      <w:r w:rsidRPr="00FB00F1">
        <w:t xml:space="preserve"> </w:t>
      </w:r>
    </w:p>
    <w:p w:rsidR="001B29AC" w:rsidRPr="00FB00F1" w:rsidRDefault="001B29AC" w:rsidP="006773BE">
      <w:pPr>
        <w:jc w:val="both"/>
      </w:pPr>
      <w:bookmarkStart w:id="0" w:name="_GoBack"/>
      <w:bookmarkEnd w:id="0"/>
    </w:p>
    <w:tbl>
      <w:tblPr>
        <w:tblW w:w="0" w:type="auto"/>
        <w:tblInd w:w="-106" w:type="dxa"/>
        <w:tblLayout w:type="fixed"/>
        <w:tblLook w:val="0000"/>
      </w:tblPr>
      <w:tblGrid>
        <w:gridCol w:w="4961"/>
        <w:gridCol w:w="4759"/>
      </w:tblGrid>
      <w:tr w:rsidR="001B29AC" w:rsidRPr="00FB00F1">
        <w:tc>
          <w:tcPr>
            <w:tcW w:w="4961" w:type="dxa"/>
          </w:tcPr>
          <w:p w:rsidR="001B29AC" w:rsidRPr="00FB00F1" w:rsidRDefault="001B29AC">
            <w:pPr>
              <w:jc w:val="both"/>
              <w:rPr>
                <w:b/>
                <w:bCs/>
              </w:rPr>
            </w:pPr>
            <w:r>
              <w:rPr>
                <w:b/>
                <w:bCs/>
              </w:rPr>
              <w:t>г. ________________</w:t>
            </w:r>
          </w:p>
        </w:tc>
        <w:tc>
          <w:tcPr>
            <w:tcW w:w="4759" w:type="dxa"/>
          </w:tcPr>
          <w:p w:rsidR="001B29AC" w:rsidRPr="00FB00F1" w:rsidRDefault="001B29AC" w:rsidP="006060E2">
            <w:pPr>
              <w:jc w:val="right"/>
              <w:rPr>
                <w:b/>
                <w:bCs/>
              </w:rPr>
            </w:pPr>
            <w:r>
              <w:rPr>
                <w:b/>
                <w:bCs/>
              </w:rPr>
              <w:t>«____»_________ 20 _</w:t>
            </w:r>
            <w:r w:rsidRPr="00FB00F1">
              <w:rPr>
                <w:b/>
                <w:bCs/>
              </w:rPr>
              <w:t xml:space="preserve">_ г. </w:t>
            </w:r>
          </w:p>
        </w:tc>
      </w:tr>
    </w:tbl>
    <w:p w:rsidR="001B29AC" w:rsidRDefault="001B29AC" w:rsidP="006773BE">
      <w:pPr>
        <w:jc w:val="both"/>
        <w:rPr>
          <w:b/>
          <w:bCs/>
        </w:rPr>
      </w:pPr>
      <w:r w:rsidRPr="00FB00F1">
        <w:t xml:space="preserve"> </w:t>
      </w:r>
      <w:r w:rsidRPr="00FB00F1">
        <w:rPr>
          <w:b/>
          <w:bCs/>
        </w:rPr>
        <w:t xml:space="preserve"> </w:t>
      </w:r>
    </w:p>
    <w:p w:rsidR="001B29AC" w:rsidRDefault="001B29AC" w:rsidP="006773BE">
      <w:pPr>
        <w:jc w:val="both"/>
        <w:rPr>
          <w:b/>
          <w:bCs/>
        </w:rPr>
      </w:pPr>
    </w:p>
    <w:p w:rsidR="001B29AC" w:rsidRPr="00FB00F1" w:rsidRDefault="001B29AC" w:rsidP="006773BE">
      <w:pPr>
        <w:jc w:val="both"/>
        <w:rPr>
          <w:b/>
          <w:bCs/>
        </w:rPr>
      </w:pPr>
    </w:p>
    <w:p w:rsidR="001B29AC" w:rsidRPr="00975D9A" w:rsidRDefault="001B29AC" w:rsidP="001857B2">
      <w:pPr>
        <w:pStyle w:val="a"/>
        <w:ind w:firstLine="708"/>
        <w:rPr>
          <w:rFonts w:ascii="Times New Roman" w:hAnsi="Times New Roman" w:cs="Times New Roman"/>
          <w:sz w:val="24"/>
          <w:szCs w:val="24"/>
        </w:rPr>
      </w:pPr>
      <w:r w:rsidRPr="0055617C">
        <w:rPr>
          <w:rFonts w:ascii="Times New Roman" w:hAnsi="Times New Roman" w:cs="Times New Roman"/>
          <w:b/>
          <w:bCs/>
          <w:sz w:val="24"/>
          <w:szCs w:val="24"/>
        </w:rPr>
        <w:t>Открытое акционерное общество «Межрегиональная распределительная сетевая компания Центра»</w:t>
      </w:r>
      <w:r w:rsidRPr="00DC5C14">
        <w:rPr>
          <w:rStyle w:val="FootnoteReference"/>
          <w:b/>
          <w:bCs/>
          <w:sz w:val="24"/>
          <w:szCs w:val="24"/>
        </w:rPr>
        <w:t xml:space="preserve"> </w:t>
      </w:r>
      <w:r w:rsidRPr="00E159AE">
        <w:rPr>
          <w:rStyle w:val="FootnoteReference"/>
          <w:b/>
          <w:bCs/>
          <w:sz w:val="24"/>
          <w:szCs w:val="24"/>
        </w:rPr>
        <w:footnoteReference w:id="2"/>
      </w:r>
      <w:r>
        <w:rPr>
          <w:rFonts w:ascii="Times New Roman" w:hAnsi="Times New Roman" w:cs="Times New Roman"/>
          <w:b/>
          <w:bCs/>
          <w:sz w:val="24"/>
          <w:szCs w:val="24"/>
        </w:rPr>
        <w:t xml:space="preserve">, </w:t>
      </w:r>
      <w:r>
        <w:rPr>
          <w:rFonts w:ascii="Times New Roman" w:hAnsi="Times New Roman" w:cs="Times New Roman"/>
          <w:sz w:val="24"/>
          <w:szCs w:val="24"/>
        </w:rPr>
        <w:t xml:space="preserve">именуемое в дальнейшем </w:t>
      </w:r>
      <w:r w:rsidRPr="002C7171">
        <w:rPr>
          <w:rFonts w:ascii="Times New Roman" w:hAnsi="Times New Roman" w:cs="Times New Roman"/>
          <w:sz w:val="24"/>
          <w:szCs w:val="24"/>
        </w:rPr>
        <w:t>«Заказчик»,</w:t>
      </w:r>
      <w:r>
        <w:rPr>
          <w:rFonts w:ascii="Times New Roman" w:hAnsi="Times New Roman" w:cs="Times New Roman"/>
          <w:sz w:val="24"/>
          <w:szCs w:val="24"/>
        </w:rPr>
        <w:t xml:space="preserve"> в лице _______________________________, действующего на основании ____________________, с одной стороны,  и</w:t>
      </w:r>
    </w:p>
    <w:p w:rsidR="001B29AC" w:rsidRPr="00ED6A0F" w:rsidRDefault="001B29AC" w:rsidP="001857B2">
      <w:pPr>
        <w:pStyle w:val="a"/>
        <w:ind w:firstLine="708"/>
        <w:rPr>
          <w:rFonts w:ascii="Times New Roman" w:hAnsi="Times New Roman" w:cs="Times New Roman"/>
          <w:sz w:val="24"/>
          <w:szCs w:val="24"/>
        </w:rPr>
      </w:pPr>
      <w:r>
        <w:rPr>
          <w:rFonts w:ascii="Times New Roman" w:hAnsi="Times New Roman" w:cs="Times New Roman"/>
          <w:sz w:val="24"/>
          <w:szCs w:val="24"/>
        </w:rPr>
        <w:t xml:space="preserve">_______________________________, именуемое в дальнейшем </w:t>
      </w:r>
      <w:r w:rsidRPr="002C7171">
        <w:rPr>
          <w:rFonts w:ascii="Times New Roman" w:hAnsi="Times New Roman" w:cs="Times New Roman"/>
          <w:sz w:val="24"/>
          <w:szCs w:val="24"/>
        </w:rPr>
        <w:t>«Исполнитель»</w:t>
      </w:r>
      <w:r>
        <w:rPr>
          <w:rFonts w:ascii="Times New Roman" w:hAnsi="Times New Roman" w:cs="Times New Roman"/>
          <w:sz w:val="24"/>
          <w:szCs w:val="24"/>
        </w:rPr>
        <w:t>,</w:t>
      </w:r>
      <w:r w:rsidRPr="002C7171">
        <w:rPr>
          <w:rFonts w:ascii="Times New Roman" w:hAnsi="Times New Roman" w:cs="Times New Roman"/>
          <w:sz w:val="24"/>
          <w:szCs w:val="24"/>
        </w:rPr>
        <w:t xml:space="preserve"> </w:t>
      </w:r>
      <w:r>
        <w:rPr>
          <w:rFonts w:ascii="Times New Roman" w:hAnsi="Times New Roman" w:cs="Times New Roman"/>
          <w:color w:val="000000"/>
          <w:sz w:val="24"/>
          <w:szCs w:val="24"/>
        </w:rPr>
        <w:t>в лице ___________________________, действующего на основании ___________________</w:t>
      </w:r>
      <w:r>
        <w:rPr>
          <w:rFonts w:ascii="Times New Roman" w:hAnsi="Times New Roman" w:cs="Times New Roman"/>
          <w:sz w:val="24"/>
          <w:szCs w:val="24"/>
        </w:rPr>
        <w:t>, с другой стороны,  в дальнейшем именуемые Стороны, заключили настоящий договор на оказание услуг (далее – «Договор»), о нижеследующем:</w:t>
      </w:r>
    </w:p>
    <w:p w:rsidR="001B29AC" w:rsidRPr="00FB00F1" w:rsidRDefault="001B29AC" w:rsidP="006773BE">
      <w:pPr>
        <w:pStyle w:val="BodyText"/>
        <w:spacing w:after="0"/>
        <w:jc w:val="both"/>
      </w:pPr>
    </w:p>
    <w:p w:rsidR="001B29AC" w:rsidRDefault="001B29AC" w:rsidP="00975D9A">
      <w:pPr>
        <w:numPr>
          <w:ilvl w:val="0"/>
          <w:numId w:val="1"/>
        </w:numPr>
        <w:jc w:val="center"/>
        <w:rPr>
          <w:b/>
          <w:bCs/>
        </w:rPr>
      </w:pPr>
      <w:r w:rsidRPr="00FB00F1">
        <w:rPr>
          <w:b/>
          <w:bCs/>
        </w:rPr>
        <w:t>ПРЕДМЕТ  ДОГОВОРА</w:t>
      </w:r>
    </w:p>
    <w:p w:rsidR="001B29AC" w:rsidRPr="00975D9A" w:rsidRDefault="001B29AC" w:rsidP="00D813CD">
      <w:pPr>
        <w:ind w:left="720"/>
        <w:rPr>
          <w:b/>
          <w:bCs/>
        </w:rPr>
      </w:pPr>
    </w:p>
    <w:p w:rsidR="001B29AC" w:rsidRPr="00FB00F1" w:rsidRDefault="001B29AC" w:rsidP="006773BE">
      <w:pPr>
        <w:pStyle w:val="BodyText"/>
        <w:numPr>
          <w:ilvl w:val="1"/>
          <w:numId w:val="2"/>
        </w:numPr>
        <w:tabs>
          <w:tab w:val="num" w:pos="993"/>
        </w:tabs>
        <w:spacing w:after="0"/>
        <w:ind w:left="0" w:firstLine="567"/>
        <w:jc w:val="both"/>
      </w:pPr>
      <w:r w:rsidRPr="00FB00F1">
        <w:t>Исполнитель обязуетс</w:t>
      </w:r>
      <w:r>
        <w:t>я по заданию Заказчика оказать</w:t>
      </w:r>
      <w:r w:rsidRPr="00FB00F1">
        <w:t xml:space="preserve"> услуги по </w:t>
      </w:r>
      <w:r>
        <w:t>проведению кадастрового учета объектов недвижимости и/или территориальному землеустройству, согласно техническому заданию (Приложение №___</w:t>
      </w:r>
      <w:r w:rsidRPr="00FB00F1">
        <w:t xml:space="preserve"> к</w:t>
      </w:r>
      <w:r>
        <w:t xml:space="preserve"> настоящему Д</w:t>
      </w:r>
      <w:r w:rsidRPr="00FB00F1">
        <w:t>оговору), являюще</w:t>
      </w:r>
      <w:r>
        <w:t>муся</w:t>
      </w:r>
      <w:r w:rsidRPr="00FB00F1">
        <w:t xml:space="preserve"> неотъемлемой частью</w:t>
      </w:r>
      <w:r>
        <w:t xml:space="preserve"> настоящего Д</w:t>
      </w:r>
      <w:r w:rsidRPr="00FB00F1">
        <w:t>оговора, а Заказчик обязуется принять эти услуги и оплатить их.</w:t>
      </w:r>
    </w:p>
    <w:p w:rsidR="001B29AC" w:rsidRPr="00FB00F1" w:rsidRDefault="001B29AC" w:rsidP="006773BE">
      <w:pPr>
        <w:jc w:val="both"/>
        <w:rPr>
          <w:b/>
          <w:bCs/>
        </w:rPr>
      </w:pPr>
    </w:p>
    <w:p w:rsidR="001B29AC" w:rsidRPr="00D813CD" w:rsidRDefault="001B29AC" w:rsidP="00D813CD">
      <w:pPr>
        <w:pStyle w:val="ListParagraph"/>
        <w:numPr>
          <w:ilvl w:val="0"/>
          <w:numId w:val="1"/>
        </w:numPr>
        <w:jc w:val="center"/>
        <w:rPr>
          <w:b/>
          <w:bCs/>
        </w:rPr>
      </w:pPr>
      <w:r w:rsidRPr="00D813CD">
        <w:rPr>
          <w:b/>
          <w:bCs/>
        </w:rPr>
        <w:t>ПРАВА  И ОБЯЗАННОСТИ СТОРОН</w:t>
      </w:r>
    </w:p>
    <w:p w:rsidR="001B29AC" w:rsidRPr="00D813CD" w:rsidRDefault="001B29AC" w:rsidP="00D813CD">
      <w:pPr>
        <w:pStyle w:val="ListParagraph"/>
        <w:rPr>
          <w:b/>
          <w:bCs/>
        </w:rPr>
      </w:pPr>
    </w:p>
    <w:p w:rsidR="001B29AC" w:rsidRPr="00FB00F1" w:rsidRDefault="001B29AC" w:rsidP="006773BE">
      <w:pPr>
        <w:pStyle w:val="BodyText2"/>
        <w:spacing w:after="0" w:line="240" w:lineRule="auto"/>
        <w:ind w:firstLine="720"/>
        <w:jc w:val="both"/>
      </w:pPr>
      <w:r w:rsidRPr="00FB00F1">
        <w:t>2.1.Права и обязанности Исполнителя:</w:t>
      </w:r>
    </w:p>
    <w:p w:rsidR="001B29AC" w:rsidRPr="00FB00F1" w:rsidRDefault="001B29AC" w:rsidP="006773BE">
      <w:pPr>
        <w:pStyle w:val="BodyText2"/>
        <w:numPr>
          <w:ilvl w:val="2"/>
          <w:numId w:val="3"/>
        </w:numPr>
        <w:tabs>
          <w:tab w:val="left" w:pos="0"/>
        </w:tabs>
        <w:spacing w:after="0" w:line="240" w:lineRule="auto"/>
        <w:ind w:left="0" w:firstLine="540"/>
        <w:jc w:val="both"/>
      </w:pPr>
      <w:r w:rsidRPr="00FB00F1">
        <w:t>Исполнитель обязан ока</w:t>
      </w:r>
      <w:r>
        <w:t>зать предусмотренные настоящим Д</w:t>
      </w:r>
      <w:r w:rsidRPr="00FB00F1">
        <w:t xml:space="preserve">оговором услуги в полном соответствии со сроками, указанными в </w:t>
      </w:r>
      <w:r>
        <w:t>календарном плане оказания</w:t>
      </w:r>
      <w:r w:rsidRPr="00FB00F1">
        <w:t xml:space="preserve"> </w:t>
      </w:r>
      <w:r>
        <w:t>услуг  (Приложение №___</w:t>
      </w:r>
      <w:r w:rsidRPr="00FB00F1">
        <w:t xml:space="preserve"> к</w:t>
      </w:r>
      <w:r>
        <w:t xml:space="preserve"> настоящему Д</w:t>
      </w:r>
      <w:r w:rsidRPr="00FB00F1">
        <w:t>оговору).</w:t>
      </w:r>
    </w:p>
    <w:p w:rsidR="001B29AC" w:rsidRDefault="001B29AC" w:rsidP="00C56F8C">
      <w:pPr>
        <w:pStyle w:val="BodyText2"/>
        <w:numPr>
          <w:ilvl w:val="2"/>
          <w:numId w:val="3"/>
        </w:numPr>
        <w:tabs>
          <w:tab w:val="left" w:pos="0"/>
        </w:tabs>
        <w:spacing w:after="0" w:line="240" w:lineRule="auto"/>
        <w:ind w:left="0" w:firstLine="540"/>
        <w:jc w:val="both"/>
      </w:pPr>
      <w:r w:rsidRPr="00FB00F1">
        <w:t xml:space="preserve">Исполнитель обязан оказывать услуги в соответствии с </w:t>
      </w:r>
      <w:r>
        <w:t xml:space="preserve">нормами действующего законодательства, </w:t>
      </w:r>
      <w:r w:rsidRPr="00FB00F1">
        <w:t>требованиями Заказчика</w:t>
      </w:r>
      <w:r>
        <w:t>, указанными в техническом задании</w:t>
      </w:r>
      <w:r w:rsidRPr="00FB00F1">
        <w:t>.</w:t>
      </w:r>
      <w:r>
        <w:t xml:space="preserve"> Непосредственное оказание услуг со стороны Исполнителя осуществляют:</w:t>
      </w:r>
    </w:p>
    <w:p w:rsidR="001B29AC" w:rsidRDefault="001B29AC" w:rsidP="00C705B5">
      <w:pPr>
        <w:pStyle w:val="BodyText2"/>
        <w:tabs>
          <w:tab w:val="left" w:pos="0"/>
        </w:tabs>
        <w:spacing w:after="0" w:line="240" w:lineRule="auto"/>
        <w:ind w:left="540"/>
        <w:jc w:val="both"/>
      </w:pPr>
      <w:r>
        <w:t xml:space="preserve"> - фамилия, имя, отчество кадастрового инженера и реквизиты его аттестата;</w:t>
      </w:r>
    </w:p>
    <w:p w:rsidR="001B29AC" w:rsidRDefault="001B29AC" w:rsidP="00C705B5">
      <w:pPr>
        <w:pStyle w:val="BodyText2"/>
        <w:tabs>
          <w:tab w:val="left" w:pos="0"/>
        </w:tabs>
        <w:spacing w:after="0" w:line="240" w:lineRule="auto"/>
        <w:ind w:left="540"/>
        <w:jc w:val="both"/>
      </w:pPr>
      <w:r>
        <w:t xml:space="preserve"> - фамилия, имя, отчество кадастрового инженера и реквизиты его аттестата;</w:t>
      </w:r>
    </w:p>
    <w:p w:rsidR="001B29AC" w:rsidRDefault="001B29AC" w:rsidP="00C705B5">
      <w:pPr>
        <w:pStyle w:val="BodyText2"/>
        <w:tabs>
          <w:tab w:val="left" w:pos="0"/>
        </w:tabs>
        <w:spacing w:after="0" w:line="240" w:lineRule="auto"/>
        <w:ind w:left="540"/>
        <w:jc w:val="both"/>
      </w:pPr>
      <w:r>
        <w:t xml:space="preserve"> - фамилия, имя, отчество кадастрового инженера и реквизиты его аттестата;</w:t>
      </w:r>
    </w:p>
    <w:p w:rsidR="001B29AC" w:rsidRPr="00FB00F1" w:rsidRDefault="001B29AC" w:rsidP="006773BE">
      <w:pPr>
        <w:pStyle w:val="BodyText2"/>
        <w:numPr>
          <w:ilvl w:val="2"/>
          <w:numId w:val="3"/>
        </w:numPr>
        <w:tabs>
          <w:tab w:val="left" w:pos="0"/>
        </w:tabs>
        <w:spacing w:after="0" w:line="240" w:lineRule="auto"/>
        <w:ind w:left="0" w:firstLine="540"/>
        <w:jc w:val="both"/>
      </w:pPr>
      <w:r w:rsidRPr="00FB00F1">
        <w:t xml:space="preserve">Исполнитель обязан </w:t>
      </w:r>
      <w:r>
        <w:t xml:space="preserve"> не позднее 5 (пяти) рабочих дней по окончании работ </w:t>
      </w:r>
      <w:r w:rsidRPr="00FB00F1">
        <w:t>по каждому этапу</w:t>
      </w:r>
      <w:r>
        <w:t>,</w:t>
      </w:r>
      <w:r w:rsidRPr="00FB00F1">
        <w:t xml:space="preserve"> предоставить Заказчику Акт приема-сдачи</w:t>
      </w:r>
      <w:r>
        <w:t xml:space="preserve"> оказанных услуг, оформленный по форме Приложения № ____</w:t>
      </w:r>
      <w:r w:rsidRPr="00FB00F1">
        <w:t xml:space="preserve"> к</w:t>
      </w:r>
      <w:r>
        <w:t xml:space="preserve"> настоящему Договору</w:t>
      </w:r>
      <w:r w:rsidRPr="00FB00F1">
        <w:t>, о</w:t>
      </w:r>
      <w:r>
        <w:t>тчет и счет-фактуру, оформленную</w:t>
      </w:r>
      <w:r w:rsidRPr="00FB00F1">
        <w:t xml:space="preserve"> по форме в соответствии с действующим законодательством Российской Федерации (</w:t>
      </w:r>
      <w:r>
        <w:t xml:space="preserve">п.п. 5 и 6 </w:t>
      </w:r>
      <w:r w:rsidRPr="00FB00F1">
        <w:t>ст. 168, п. 5 и 6 ст.169 Налогового кодекса Российской Федерации).</w:t>
      </w:r>
      <w:r w:rsidRPr="00FB00F1">
        <w:rPr>
          <w:rStyle w:val="FootnoteReference"/>
        </w:rPr>
        <w:footnoteReference w:id="3"/>
      </w:r>
    </w:p>
    <w:p w:rsidR="001B29AC" w:rsidRPr="00FB00F1" w:rsidRDefault="001B29AC" w:rsidP="006773BE">
      <w:pPr>
        <w:pStyle w:val="BodyText2"/>
        <w:tabs>
          <w:tab w:val="left" w:pos="0"/>
        </w:tabs>
        <w:spacing w:after="0" w:line="240" w:lineRule="auto"/>
        <w:ind w:firstLine="540"/>
        <w:jc w:val="both"/>
      </w:pPr>
      <w:r w:rsidRPr="00FB00F1">
        <w:t>2.1.</w:t>
      </w:r>
      <w:r w:rsidRPr="001857B2">
        <w:t>4</w:t>
      </w:r>
      <w:r w:rsidRPr="00FB00F1">
        <w:t xml:space="preserve">. Исполнитель обязан незамедлительно письменно информировать Заказчика об обнаруженной невозможности </w:t>
      </w:r>
      <w:r>
        <w:t xml:space="preserve">своевременно </w:t>
      </w:r>
      <w:r w:rsidRPr="00FB00F1">
        <w:t xml:space="preserve">получить ожидаемые результаты </w:t>
      </w:r>
      <w:r>
        <w:t>и/</w:t>
      </w:r>
      <w:r w:rsidRPr="00FB00F1">
        <w:t>или о нецелесообразности продолжения оказания услуг в со</w:t>
      </w:r>
      <w:r>
        <w:t>ответствии с п. 3.4 -3.7 настоящего Д</w:t>
      </w:r>
      <w:r w:rsidRPr="00FB00F1">
        <w:t>оговора.</w:t>
      </w:r>
    </w:p>
    <w:p w:rsidR="001B29AC" w:rsidRPr="007C4BAF" w:rsidRDefault="001B29AC" w:rsidP="006060E2">
      <w:pPr>
        <w:pStyle w:val="BodyText2"/>
        <w:tabs>
          <w:tab w:val="left" w:pos="0"/>
        </w:tabs>
        <w:spacing w:after="0" w:line="240" w:lineRule="auto"/>
        <w:ind w:firstLine="540"/>
        <w:jc w:val="both"/>
      </w:pPr>
      <w:r w:rsidRPr="006060E2">
        <w:t xml:space="preserve">2.1.5. </w:t>
      </w:r>
      <w:r w:rsidRPr="00FB00F1">
        <w:t>Исполнитель обязан предоставить Заказчику расчет договорной цены   услуг, оказываемых в соответствии с настоящим договором</w:t>
      </w:r>
      <w:r>
        <w:t xml:space="preserve"> (Приложение № ____</w:t>
      </w:r>
      <w:r w:rsidRPr="00FB00F1">
        <w:t xml:space="preserve"> к настоящему </w:t>
      </w:r>
      <w:r w:rsidRPr="007C4BAF">
        <w:t>договору).</w:t>
      </w:r>
    </w:p>
    <w:p w:rsidR="001B29AC" w:rsidRPr="007C4BAF" w:rsidRDefault="001B29AC" w:rsidP="0085717E">
      <w:pPr>
        <w:pStyle w:val="BodyText2"/>
        <w:numPr>
          <w:ilvl w:val="2"/>
          <w:numId w:val="4"/>
        </w:numPr>
        <w:tabs>
          <w:tab w:val="left" w:pos="0"/>
        </w:tabs>
        <w:spacing w:after="0" w:line="240" w:lineRule="auto"/>
        <w:ind w:left="0" w:firstLine="540"/>
        <w:jc w:val="both"/>
      </w:pPr>
      <w:r w:rsidRPr="007C4BAF">
        <w:t>Исполнитель вправе привлекать к оказанию услуг по настоящему Договору третьих лиц (соисполнителей) исключительно по согласованию с Заказчиком, при этом Исполнитель несет ответственность перед Заказчиком за неисполнение или ненадлежащее исполнение обязательств третьими лицами (соисполнителями).</w:t>
      </w:r>
    </w:p>
    <w:p w:rsidR="001B29AC" w:rsidRPr="0013038C" w:rsidRDefault="001B29AC" w:rsidP="0085717E">
      <w:pPr>
        <w:pStyle w:val="BodyText2"/>
        <w:numPr>
          <w:ilvl w:val="2"/>
          <w:numId w:val="4"/>
        </w:numPr>
        <w:tabs>
          <w:tab w:val="left" w:pos="0"/>
        </w:tabs>
        <w:spacing w:after="0" w:line="240" w:lineRule="auto"/>
        <w:ind w:left="0" w:firstLine="540"/>
        <w:jc w:val="both"/>
      </w:pPr>
      <w:r w:rsidRPr="007C4BAF">
        <w:rPr>
          <w:color w:val="000000"/>
        </w:rPr>
        <w:t>При оказании услуг, предусмотренных настоящим Договором</w:t>
      </w:r>
      <w:r w:rsidRPr="0013038C">
        <w:rPr>
          <w:color w:val="000000"/>
        </w:rPr>
        <w:t>, Исполнитель обязуется соблюдать требования,  предусмотренные в альбоме фирменного стиля  Заказчика.</w:t>
      </w:r>
      <w:r w:rsidRPr="0013038C">
        <w:rPr>
          <w:rStyle w:val="FootnoteReference"/>
          <w:color w:val="000000"/>
        </w:rPr>
        <w:footnoteReference w:id="4"/>
      </w:r>
    </w:p>
    <w:p w:rsidR="001B29AC" w:rsidRPr="00FB00F1" w:rsidRDefault="001B29AC" w:rsidP="006773BE">
      <w:pPr>
        <w:pStyle w:val="BodyText2"/>
        <w:numPr>
          <w:ilvl w:val="1"/>
          <w:numId w:val="4"/>
        </w:numPr>
        <w:tabs>
          <w:tab w:val="left" w:pos="0"/>
        </w:tabs>
        <w:spacing w:after="0" w:line="240" w:lineRule="auto"/>
        <w:ind w:left="0" w:firstLine="540"/>
        <w:jc w:val="both"/>
      </w:pPr>
      <w:r w:rsidRPr="0013038C">
        <w:t>Права и</w:t>
      </w:r>
      <w:r w:rsidRPr="00FB00F1">
        <w:t xml:space="preserve"> обязанности Заказчика:</w:t>
      </w:r>
    </w:p>
    <w:p w:rsidR="001B29AC" w:rsidRPr="00FB00F1" w:rsidRDefault="001B29AC" w:rsidP="006773BE">
      <w:pPr>
        <w:pStyle w:val="BodyText2"/>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t xml:space="preserve"> настоящего Д</w:t>
      </w:r>
      <w:r w:rsidRPr="00FB00F1">
        <w:t xml:space="preserve">оговора. </w:t>
      </w:r>
    </w:p>
    <w:p w:rsidR="001B29AC" w:rsidRPr="00FB00F1" w:rsidRDefault="001B29AC" w:rsidP="006773BE">
      <w:pPr>
        <w:pStyle w:val="BodyText2"/>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t>отренном разделом 4 настоящего Д</w:t>
      </w:r>
      <w:r w:rsidRPr="00FB00F1">
        <w:t>оговора.</w:t>
      </w:r>
    </w:p>
    <w:p w:rsidR="001B29AC" w:rsidRDefault="001B29AC" w:rsidP="006773BE">
      <w:pPr>
        <w:pStyle w:val="BodyText2"/>
        <w:numPr>
          <w:ilvl w:val="2"/>
          <w:numId w:val="5"/>
        </w:numPr>
        <w:tabs>
          <w:tab w:val="left" w:pos="0"/>
        </w:tabs>
        <w:spacing w:after="0" w:line="240" w:lineRule="auto"/>
        <w:ind w:left="0" w:firstLine="540"/>
        <w:jc w:val="both"/>
      </w:pPr>
      <w:r w:rsidRPr="00FB00F1">
        <w:t xml:space="preserve">Заказчик имеет право </w:t>
      </w:r>
      <w:r>
        <w:t xml:space="preserve">во всякое время </w:t>
      </w:r>
      <w:r w:rsidRPr="00FB00F1">
        <w:t>получать от Исполнителя информацию, касающуюс</w:t>
      </w:r>
      <w:r>
        <w:t>я оказания услуг по настоящему Д</w:t>
      </w:r>
      <w:r w:rsidRPr="00FB00F1">
        <w:t xml:space="preserve">оговору, а также  контролировать исполнение </w:t>
      </w:r>
      <w:r>
        <w:t xml:space="preserve"> настоящего Д</w:t>
      </w:r>
      <w:r w:rsidRPr="00FB00F1">
        <w:t>оговора в течение всего его срока действия.</w:t>
      </w:r>
    </w:p>
    <w:p w:rsidR="001B29AC" w:rsidRPr="00FB00F1" w:rsidRDefault="001B29AC" w:rsidP="006773BE">
      <w:pPr>
        <w:pStyle w:val="BodyText2"/>
        <w:numPr>
          <w:ilvl w:val="2"/>
          <w:numId w:val="5"/>
        </w:numPr>
        <w:tabs>
          <w:tab w:val="left" w:pos="0"/>
        </w:tabs>
        <w:spacing w:after="0" w:line="240" w:lineRule="auto"/>
        <w:ind w:left="0" w:firstLine="540"/>
        <w:jc w:val="both"/>
      </w:pPr>
      <w:r>
        <w:t>Заказчик</w:t>
      </w:r>
      <w:r w:rsidRPr="00D13EA1">
        <w:t xml:space="preserve"> вправе в любое время изменить срок </w:t>
      </w:r>
      <w:r>
        <w:t>оказания услуг письменно уведомив за 3 (три) дня</w:t>
      </w:r>
      <w:r w:rsidRPr="00D13EA1">
        <w:t xml:space="preserve"> о предстоящем изменении</w:t>
      </w:r>
      <w:r>
        <w:t xml:space="preserve"> условия Договора</w:t>
      </w:r>
      <w:r w:rsidRPr="00D13EA1">
        <w:t xml:space="preserve"> </w:t>
      </w:r>
      <w:r>
        <w:t>Исполнителя</w:t>
      </w:r>
      <w:r w:rsidRPr="00D13EA1">
        <w:t xml:space="preserve">. Условие Договора считается измененным по истечении </w:t>
      </w:r>
      <w:r>
        <w:t>3 (трех)</w:t>
      </w:r>
      <w:r w:rsidRPr="00D13EA1">
        <w:t xml:space="preserve"> дней, с момента  получения соответствующего уведомления </w:t>
      </w:r>
      <w:r>
        <w:t>Исполнителем</w:t>
      </w:r>
      <w:r>
        <w:rPr>
          <w:rStyle w:val="FootnoteReference"/>
        </w:rPr>
        <w:footnoteReference w:id="5"/>
      </w:r>
      <w:r>
        <w:t>.</w:t>
      </w:r>
    </w:p>
    <w:p w:rsidR="001B29AC" w:rsidRPr="00FB00F1"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1B29AC" w:rsidRPr="00D813CD" w:rsidRDefault="001B29AC" w:rsidP="00D813CD">
      <w:pPr>
        <w:pStyle w:val="ListParagraph"/>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D813CD">
        <w:rPr>
          <w:b/>
          <w:bCs/>
        </w:rPr>
        <w:t>ПОРЯДОК ИСПОЛНЕНИЯ ДОГОВОРА</w:t>
      </w:r>
    </w:p>
    <w:p w:rsidR="001B29AC" w:rsidRPr="00D813CD" w:rsidRDefault="001B29AC" w:rsidP="00D813CD">
      <w:pPr>
        <w:pStyle w:val="ListParagraph"/>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bCs/>
        </w:rPr>
      </w:pPr>
    </w:p>
    <w:p w:rsidR="001B29AC" w:rsidRPr="00FB00F1" w:rsidRDefault="001B29AC" w:rsidP="006773BE">
      <w:pPr>
        <w:pStyle w:val="BodyText"/>
        <w:numPr>
          <w:ilvl w:val="1"/>
          <w:numId w:val="6"/>
        </w:numPr>
        <w:tabs>
          <w:tab w:val="num" w:pos="0"/>
        </w:tabs>
        <w:spacing w:after="0"/>
        <w:ind w:left="0" w:firstLine="540"/>
        <w:jc w:val="both"/>
      </w:pPr>
      <w:r w:rsidRPr="00FB00F1">
        <w:t xml:space="preserve"> Исполнение</w:t>
      </w:r>
      <w:r>
        <w:t xml:space="preserve"> настоящего Д</w:t>
      </w:r>
      <w:r w:rsidRPr="00FB00F1">
        <w:t xml:space="preserve">оговора происходит в соответствии с этапами оказания услуг,  </w:t>
      </w:r>
      <w:r>
        <w:t>предусмотренными в Приложении №____ к настоящему Д</w:t>
      </w:r>
      <w:r w:rsidRPr="00FB00F1">
        <w:t>оговору. При завершении этапа Исполнитель представляет Заказчику Акт приема-сдачи</w:t>
      </w:r>
      <w:r>
        <w:t xml:space="preserve"> оказанных слуг</w:t>
      </w:r>
      <w:r w:rsidRPr="00FB00F1">
        <w:t xml:space="preserve"> (этапа) с приложением к нему отчета об исполнении этапа, оформленного в соответствии с требованиями Заказчика. </w:t>
      </w:r>
      <w:r w:rsidRPr="00FB00F1">
        <w:rPr>
          <w:rStyle w:val="FootnoteReference"/>
        </w:rPr>
        <w:footnoteReference w:id="6"/>
      </w:r>
    </w:p>
    <w:p w:rsidR="001B29AC" w:rsidRPr="00FB00F1" w:rsidRDefault="001B29AC" w:rsidP="006773BE">
      <w:pPr>
        <w:pStyle w:val="BodyText"/>
        <w:numPr>
          <w:ilvl w:val="1"/>
          <w:numId w:val="6"/>
        </w:numPr>
        <w:tabs>
          <w:tab w:val="num" w:pos="0"/>
        </w:tabs>
        <w:spacing w:after="0"/>
        <w:ind w:left="0" w:firstLine="540"/>
        <w:jc w:val="both"/>
      </w:pPr>
      <w:r w:rsidRPr="00FB00F1">
        <w:t>Заказчик в течение 15 (Пятнадцати) рабочих дней со дня получения Акта приема-сдачи</w:t>
      </w:r>
      <w:r>
        <w:t xml:space="preserve"> оказанных услуг (Приложение № ____</w:t>
      </w:r>
      <w:r w:rsidRPr="00FB00F1">
        <w:t xml:space="preserve"> к договору),  и отчета обязан направить Исполнителю подписанный Акт приема-сдачи</w:t>
      </w:r>
      <w:r>
        <w:t xml:space="preserve"> оказанных услуг (Приложение № _____</w:t>
      </w:r>
      <w:r w:rsidRPr="00FB00F1">
        <w:t xml:space="preserve"> к договору), или мотивированный отказ от приемки услуг.</w:t>
      </w:r>
    </w:p>
    <w:p w:rsidR="001B29AC" w:rsidRPr="007C4BAF" w:rsidRDefault="001B29AC" w:rsidP="006773BE">
      <w:pPr>
        <w:pStyle w:val="BodyText"/>
        <w:numPr>
          <w:ilvl w:val="1"/>
          <w:numId w:val="6"/>
        </w:numPr>
        <w:tabs>
          <w:tab w:val="num" w:pos="0"/>
        </w:tabs>
        <w:spacing w:after="0"/>
        <w:ind w:left="0" w:firstLine="540"/>
        <w:jc w:val="both"/>
      </w:pPr>
      <w:r w:rsidRPr="007C4BAF">
        <w:t>В случае мотивированного отказа Заказчика от приемки услуг,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1B29AC" w:rsidRPr="00A50507" w:rsidRDefault="001B29AC" w:rsidP="006773BE">
      <w:pPr>
        <w:pStyle w:val="BodyText"/>
        <w:numPr>
          <w:ilvl w:val="1"/>
          <w:numId w:val="6"/>
        </w:numPr>
        <w:tabs>
          <w:tab w:val="num" w:pos="0"/>
        </w:tabs>
        <w:spacing w:after="0"/>
        <w:ind w:left="0" w:firstLine="540"/>
        <w:jc w:val="both"/>
      </w:pPr>
      <w:r w:rsidRPr="00A50507">
        <w:t>Если в процессе оказания услуг будет выявлено наличие в Государственном кадастре недвижимости кадастровой ошибки, допущенной ранее иными землеустроительными организациями (кадастровыми инженерами) при производстве кадастровых работ  на смежном земельном участке, Исполнитель за свой счет устраняет такую кадастровую ошибку в соответствии с установленным порядком.</w:t>
      </w:r>
    </w:p>
    <w:p w:rsidR="001B29AC" w:rsidRPr="00A50507" w:rsidRDefault="001B29AC" w:rsidP="006773BE">
      <w:pPr>
        <w:pStyle w:val="BodyText"/>
        <w:numPr>
          <w:ilvl w:val="1"/>
          <w:numId w:val="6"/>
        </w:numPr>
        <w:tabs>
          <w:tab w:val="num" w:pos="0"/>
        </w:tabs>
        <w:spacing w:after="0"/>
        <w:ind w:left="0" w:firstLine="540"/>
        <w:jc w:val="both"/>
      </w:pPr>
      <w:r w:rsidRPr="00A50507">
        <w:t xml:space="preserve">В случае отказа смежного землепользователя от подписания акта согласования местоположения границы земельных участков и необходимости обжалования такого отказа в судебном порядке,  Исполнитель,  по согласованию с Заказчиком в порядке, предусмотренном п.2.1.4. и п. 2.2.4. настоящего Договора, письменно изменяют календарные сроки исполнения услуг в отношении таких земельных участков с учетом времени, необходимого для вынесения судебного решения. </w:t>
      </w:r>
    </w:p>
    <w:p w:rsidR="001B29AC" w:rsidRPr="00A50507" w:rsidRDefault="001B29AC" w:rsidP="006773BE">
      <w:pPr>
        <w:pStyle w:val="BodyText"/>
        <w:numPr>
          <w:ilvl w:val="1"/>
          <w:numId w:val="6"/>
        </w:numPr>
        <w:tabs>
          <w:tab w:val="num" w:pos="0"/>
        </w:tabs>
        <w:spacing w:after="0"/>
        <w:ind w:left="0" w:firstLine="540"/>
        <w:jc w:val="both"/>
      </w:pPr>
      <w:r w:rsidRPr="00A50507">
        <w:t>Изменение сроков оказания услуг по отдельным формируемым земельным участкам, вследствие наличия судебного спора о местоположении их границы, не является основанием для приостановления исполнения договора в целом и неподписания соответствующих актов оказания услуг (с исключением из них формируемых спорных земельных участков, исполнение услуг в отношении которых приостановлено до урегулирования спора судом).</w:t>
      </w:r>
    </w:p>
    <w:p w:rsidR="001B29AC" w:rsidRPr="00A50507" w:rsidRDefault="001B29AC" w:rsidP="006773BE">
      <w:pPr>
        <w:pStyle w:val="BodyText"/>
        <w:numPr>
          <w:ilvl w:val="1"/>
          <w:numId w:val="6"/>
        </w:numPr>
        <w:tabs>
          <w:tab w:val="num" w:pos="0"/>
        </w:tabs>
        <w:spacing w:after="0"/>
        <w:ind w:left="0" w:firstLine="540"/>
        <w:jc w:val="both"/>
      </w:pPr>
      <w:r w:rsidRPr="00A50507">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поставив об этом в известность Заказчика в течение 10 (десяти) рабочих дней.</w:t>
      </w:r>
    </w:p>
    <w:p w:rsidR="001B29AC" w:rsidRPr="00FB00F1" w:rsidRDefault="001B29AC" w:rsidP="006773BE">
      <w:pPr>
        <w:tabs>
          <w:tab w:val="num" w:pos="0"/>
        </w:tabs>
        <w:ind w:right="-1" w:firstLine="540"/>
        <w:jc w:val="both"/>
      </w:pPr>
      <w:r w:rsidRPr="00FB00F1">
        <w:t xml:space="preserve">В этом случае Стороны обязаны в </w:t>
      </w:r>
      <w:r>
        <w:t xml:space="preserve">течение 10 (десяти) рабочих дней </w:t>
      </w:r>
      <w:r w:rsidRPr="00FB00F1">
        <w:t>рассмотреть вопрос о целесообразности продолжения оказания услуг.</w:t>
      </w:r>
    </w:p>
    <w:p w:rsidR="001B29AC" w:rsidRPr="00FB00F1" w:rsidRDefault="001B29AC" w:rsidP="006773BE">
      <w:pPr>
        <w:pStyle w:val="BodyText"/>
        <w:numPr>
          <w:ilvl w:val="1"/>
          <w:numId w:val="6"/>
        </w:numPr>
        <w:tabs>
          <w:tab w:val="num" w:pos="0"/>
        </w:tabs>
        <w:spacing w:after="0"/>
        <w:ind w:left="0" w:firstLine="540"/>
        <w:jc w:val="both"/>
      </w:pPr>
      <w:r w:rsidRPr="00FB00F1">
        <w:t>Моментом исполнения обязательств Исполнителя  по настоящему договору  считается момент подписания Заказчиком Акта приема-сдачи</w:t>
      </w:r>
      <w:r>
        <w:t xml:space="preserve"> оказанных услуг по последнему этапу. </w:t>
      </w:r>
    </w:p>
    <w:p w:rsidR="001B29AC" w:rsidRPr="00FB00F1" w:rsidRDefault="001B29AC" w:rsidP="006773BE">
      <w:pPr>
        <w:pStyle w:val="BodyT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1B29AC" w:rsidRPr="00D813CD" w:rsidRDefault="001B29AC" w:rsidP="00D813CD">
      <w:pPr>
        <w:pStyle w:val="ListParagraph"/>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D813CD">
        <w:rPr>
          <w:b/>
          <w:bCs/>
        </w:rPr>
        <w:t>СТОИМОСТЬ УСЛУГ  И  ПОРЯДОК  РАСЧЕТОВ</w:t>
      </w:r>
    </w:p>
    <w:p w:rsidR="001B29AC" w:rsidRPr="00D813CD" w:rsidRDefault="001B29AC" w:rsidP="00D813CD">
      <w:pPr>
        <w:pStyle w:val="ListParagraph"/>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bCs/>
        </w:rPr>
      </w:pPr>
    </w:p>
    <w:p w:rsidR="001B29AC" w:rsidRPr="00C36CB0" w:rsidRDefault="001B29AC" w:rsidP="00F9047A">
      <w:pPr>
        <w:pStyle w:val="a"/>
        <w:ind w:firstLine="709"/>
        <w:rPr>
          <w:rFonts w:ascii="Times New Roman" w:hAnsi="Times New Roman" w:cs="Times New Roman"/>
          <w:sz w:val="24"/>
          <w:szCs w:val="24"/>
        </w:rPr>
      </w:pPr>
      <w:r w:rsidRPr="00C36CB0">
        <w:rPr>
          <w:rFonts w:ascii="Times New Roman" w:hAnsi="Times New Roman" w:cs="Times New Roman"/>
          <w:sz w:val="24"/>
          <w:szCs w:val="24"/>
        </w:rPr>
        <w:t>4.1. Стоимость  усл</w:t>
      </w:r>
      <w:r>
        <w:rPr>
          <w:rFonts w:ascii="Times New Roman" w:hAnsi="Times New Roman" w:cs="Times New Roman"/>
          <w:sz w:val="24"/>
          <w:szCs w:val="24"/>
        </w:rPr>
        <w:t>уг, оказываемых по настоящему  Д</w:t>
      </w:r>
      <w:r w:rsidRPr="00C36CB0">
        <w:rPr>
          <w:rFonts w:ascii="Times New Roman" w:hAnsi="Times New Roman" w:cs="Times New Roman"/>
          <w:sz w:val="24"/>
          <w:szCs w:val="24"/>
        </w:rPr>
        <w:t>оговору,  определена в ___________________</w:t>
      </w:r>
      <w:r>
        <w:rPr>
          <w:rFonts w:ascii="Times New Roman" w:hAnsi="Times New Roman" w:cs="Times New Roman"/>
          <w:sz w:val="24"/>
          <w:szCs w:val="24"/>
        </w:rPr>
        <w:t>________________ (Приложение № _____ к настоящему Д</w:t>
      </w:r>
      <w:r w:rsidRPr="00C36CB0">
        <w:rPr>
          <w:rFonts w:ascii="Times New Roman" w:hAnsi="Times New Roman" w:cs="Times New Roman"/>
          <w:sz w:val="24"/>
          <w:szCs w:val="24"/>
        </w:rPr>
        <w:t xml:space="preserve">оговору) и составляет __________  </w:t>
      </w:r>
      <w:r>
        <w:rPr>
          <w:rFonts w:ascii="Times New Roman" w:hAnsi="Times New Roman" w:cs="Times New Roman"/>
          <w:sz w:val="24"/>
          <w:szCs w:val="24"/>
        </w:rPr>
        <w:t>(</w:t>
      </w:r>
      <w:r w:rsidRPr="00EE5AE6">
        <w:rPr>
          <w:rFonts w:ascii="Times New Roman" w:hAnsi="Times New Roman" w:cs="Times New Roman"/>
          <w:i/>
          <w:iCs/>
          <w:sz w:val="24"/>
          <w:szCs w:val="24"/>
        </w:rPr>
        <w:t>указать прописью</w:t>
      </w:r>
      <w:r>
        <w:rPr>
          <w:rFonts w:ascii="Times New Roman" w:hAnsi="Times New Roman" w:cs="Times New Roman"/>
          <w:sz w:val="24"/>
          <w:szCs w:val="24"/>
        </w:rPr>
        <w:t>)</w:t>
      </w:r>
      <w:r w:rsidRPr="00C36CB0">
        <w:rPr>
          <w:rFonts w:ascii="Times New Roman" w:hAnsi="Times New Roman" w:cs="Times New Roman"/>
          <w:sz w:val="24"/>
          <w:szCs w:val="24"/>
        </w:rPr>
        <w:t xml:space="preserve"> руб. _____ коп., в том числе НДС (18%) _______________ </w:t>
      </w:r>
      <w:r>
        <w:rPr>
          <w:rFonts w:ascii="Times New Roman" w:hAnsi="Times New Roman" w:cs="Times New Roman"/>
          <w:sz w:val="24"/>
          <w:szCs w:val="24"/>
        </w:rPr>
        <w:t>(</w:t>
      </w:r>
      <w:r w:rsidRPr="00EE5AE6">
        <w:rPr>
          <w:rFonts w:ascii="Times New Roman" w:hAnsi="Times New Roman" w:cs="Times New Roman"/>
          <w:i/>
          <w:iCs/>
          <w:sz w:val="24"/>
          <w:szCs w:val="24"/>
        </w:rPr>
        <w:t>указать прописью</w:t>
      </w:r>
      <w:r>
        <w:rPr>
          <w:rFonts w:ascii="Times New Roman" w:hAnsi="Times New Roman" w:cs="Times New Roman"/>
          <w:sz w:val="24"/>
          <w:szCs w:val="24"/>
        </w:rPr>
        <w:t>)</w:t>
      </w:r>
      <w:r w:rsidRPr="00C36CB0">
        <w:rPr>
          <w:rFonts w:ascii="Times New Roman" w:hAnsi="Times New Roman" w:cs="Times New Roman"/>
          <w:sz w:val="24"/>
          <w:szCs w:val="24"/>
        </w:rPr>
        <w:t xml:space="preserve"> руб. _____ коп.</w:t>
      </w:r>
    </w:p>
    <w:p w:rsidR="001B29AC" w:rsidRPr="0019742B" w:rsidRDefault="001B29AC" w:rsidP="006773BE">
      <w:pPr>
        <w:pStyle w:val="BodyT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9742B">
        <w:t>4.2. Оплата услуг по настоящему Договору производится в следующем порядке:</w:t>
      </w:r>
    </w:p>
    <w:p w:rsidR="001B29AC" w:rsidRPr="0019742B" w:rsidRDefault="001B29AC" w:rsidP="00A03BCE">
      <w:pPr>
        <w:pStyle w:val="BodyT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9742B">
        <w:t>-  подготовительный этап – не более 10% общей стоимости услуг, в течение 60 (шестидесяти) банковских дней с момента подписания акта оказанных в рамках этапа услуг,</w:t>
      </w:r>
    </w:p>
    <w:p w:rsidR="001B29AC" w:rsidRPr="0019742B" w:rsidRDefault="001B29AC" w:rsidP="00A03BCE">
      <w:pPr>
        <w:pStyle w:val="BodyT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9742B">
        <w:t>-  этап подготовки геодезических и картографических данных – не более 10% общей стоимости услуг, в течение 60 (шестидесяти) банковских дней с момента подписания акта оказанных в рамках этапа услуг,</w:t>
      </w:r>
    </w:p>
    <w:p w:rsidR="001B29AC" w:rsidRPr="0019742B" w:rsidRDefault="001B29AC" w:rsidP="00A03BCE">
      <w:pPr>
        <w:pStyle w:val="BodyT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9742B">
        <w:t>-  этап полевых исследований и межевания земельных участков (определения границ территориальных зон) – не более 15% общей стоимости услуг,  в течение 60 (шестидесяти) банковских дней с момента подписания акта оказанных в рамках этапа услуг,</w:t>
      </w:r>
    </w:p>
    <w:p w:rsidR="001B29AC" w:rsidRPr="0019742B" w:rsidRDefault="001B29AC" w:rsidP="006773BE">
      <w:pPr>
        <w:pStyle w:val="BodyT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9742B">
        <w:t xml:space="preserve">-  этап изготовления документов для проведения государственного кадастрового </w:t>
      </w:r>
    </w:p>
    <w:p w:rsidR="001B29AC" w:rsidRPr="0019742B" w:rsidRDefault="001B29AC" w:rsidP="00A03BCE">
      <w:pPr>
        <w:pStyle w:val="BodyT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9742B">
        <w:t>учета объектов недвижимости и/или внесения сведений о границах охранных зон –  не более 15% общей стоимости услуг, в течение 60 (шестидесяти) банковских дней с момента подписания акта оказанных в рамках этапа услуг,</w:t>
      </w:r>
    </w:p>
    <w:p w:rsidR="001B29AC" w:rsidRPr="002946F2" w:rsidRDefault="001B29AC" w:rsidP="00B54DF9">
      <w:pPr>
        <w:pStyle w:val="BodyT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9742B">
        <w:t>- этап проведения государственного кадастрового учета земельных участков и/или внесения сведений о границах охранных зон  и оформления правоудостоверяющих документов на землю (если последнее предусмотрено техническим заданием) – не менее 50% стоимости услуг по данному этапу (либо пропорционально фактически оказанному объему услуг данного этапа, на основании дополнительного соглашения, при условии что выполненный объем составляет не менее 35% от общего объема услуг по этапу) в течение 60 (шестидесяти) банковских дней с момента подписания акта по этапу, либо дополнительного соглашения.</w:t>
      </w:r>
      <w:r w:rsidRPr="002946F2">
        <w:t xml:space="preserve"> </w:t>
      </w:r>
    </w:p>
    <w:p w:rsidR="001B29AC" w:rsidRPr="00FB00F1" w:rsidRDefault="001B29AC" w:rsidP="00B54DF9">
      <w:pPr>
        <w:jc w:val="both"/>
      </w:pPr>
      <w:r>
        <w:rPr>
          <w:b/>
          <w:bCs/>
          <w:i/>
          <w:iCs/>
          <w:lang w:eastAsia="en-US"/>
        </w:rPr>
        <w:t xml:space="preserve">            </w:t>
      </w:r>
      <w:r w:rsidRPr="007C4BAF">
        <w:t xml:space="preserve"> 4.3. Оплата оказанных услуг производится Заказчиком в безналичной</w:t>
      </w:r>
      <w:r w:rsidRPr="00FB00F1">
        <w:t xml:space="preserve"> форме путем перечисления денежных средств на расчетный счет Исполнителя. </w:t>
      </w:r>
    </w:p>
    <w:p w:rsidR="001B29AC" w:rsidRDefault="001B29AC" w:rsidP="006773BE">
      <w:pPr>
        <w:pStyle w:val="BodyT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t xml:space="preserve"> </w:t>
      </w:r>
      <w:r w:rsidRPr="00FB00F1">
        <w:t>4.</w:t>
      </w:r>
      <w:r>
        <w:t>4</w:t>
      </w:r>
      <w:r w:rsidRPr="00FB00F1">
        <w:t>. В платежных документах НДС выделяется отдельной строкой.</w:t>
      </w:r>
    </w:p>
    <w:p w:rsidR="001B29AC" w:rsidRPr="00FB00F1"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1B29AC" w:rsidRDefault="001B29AC" w:rsidP="00975D9A">
      <w:pPr>
        <w:pStyle w:val="BodyTextIndent"/>
        <w:numPr>
          <w:ilvl w:val="0"/>
          <w:numId w:val="7"/>
        </w:numPr>
        <w:rPr>
          <w:b/>
          <w:bCs/>
        </w:rPr>
      </w:pPr>
      <w:r w:rsidRPr="00FB00F1">
        <w:rPr>
          <w:b/>
          <w:bCs/>
        </w:rPr>
        <w:t>ОТВЕТСТВЕННОСТЬ СТОРОН</w:t>
      </w:r>
    </w:p>
    <w:p w:rsidR="001B29AC" w:rsidRPr="00975D9A" w:rsidRDefault="001B29AC" w:rsidP="00D813CD">
      <w:pPr>
        <w:pStyle w:val="BodyTextIndent"/>
        <w:ind w:left="720" w:firstLine="0"/>
        <w:jc w:val="left"/>
        <w:rPr>
          <w:b/>
          <w:bCs/>
        </w:rPr>
      </w:pPr>
    </w:p>
    <w:p w:rsidR="001B29AC" w:rsidRPr="00FB00F1" w:rsidRDefault="001B29AC" w:rsidP="006773BE">
      <w:pPr>
        <w:pStyle w:val="BodyText2"/>
        <w:numPr>
          <w:ilvl w:val="1"/>
          <w:numId w:val="8"/>
        </w:numPr>
        <w:tabs>
          <w:tab w:val="num" w:pos="0"/>
        </w:tabs>
        <w:spacing w:after="0" w:line="240" w:lineRule="auto"/>
        <w:ind w:left="0" w:firstLine="720"/>
        <w:jc w:val="both"/>
      </w:pPr>
      <w:r w:rsidRPr="00FB00F1">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1B29AC" w:rsidRPr="007C4BAF" w:rsidRDefault="001B29AC" w:rsidP="00F9047A">
      <w:pPr>
        <w:pStyle w:val="BodyText2"/>
        <w:numPr>
          <w:ilvl w:val="1"/>
          <w:numId w:val="8"/>
        </w:numPr>
        <w:tabs>
          <w:tab w:val="num" w:pos="0"/>
        </w:tabs>
        <w:spacing w:after="0" w:line="240" w:lineRule="auto"/>
        <w:ind w:left="0" w:firstLine="720"/>
        <w:jc w:val="both"/>
      </w:pPr>
      <w:r w:rsidRPr="00FB00F1">
        <w:t xml:space="preserve">Исполнитель несет перед Заказчиком ответственность за последствия </w:t>
      </w:r>
      <w:r w:rsidRPr="007C4BAF">
        <w:t>неисполнения или ненадлежащего исполнения обязательств третьими лицами (в соответствии с п. 2.1.6. настоящего договора).</w:t>
      </w:r>
    </w:p>
    <w:p w:rsidR="001B29AC" w:rsidRPr="007C4BAF" w:rsidRDefault="001B29AC" w:rsidP="0085717E">
      <w:pPr>
        <w:pStyle w:val="BodyText2"/>
        <w:numPr>
          <w:ilvl w:val="1"/>
          <w:numId w:val="8"/>
        </w:numPr>
        <w:tabs>
          <w:tab w:val="num" w:pos="0"/>
        </w:tabs>
        <w:spacing w:after="0" w:line="240" w:lineRule="auto"/>
        <w:ind w:left="0" w:firstLine="720"/>
        <w:jc w:val="both"/>
      </w:pPr>
      <w:r w:rsidRPr="007C4BAF">
        <w:t>В случае нарушения Исполнителем сроков представления документов предусмотренных п. 2.1.3. настоящего Договора, Заказчик  вправе начислить и взыскать с Исполнителя  неуст</w:t>
      </w:r>
      <w:r>
        <w:t xml:space="preserve">ойку в размере 0,01 </w:t>
      </w:r>
      <w:r w:rsidRPr="007C4BAF">
        <w:t xml:space="preserve">% от суммы настоящего Договора, за каждый день просрочки представления любого из документов предусмотренных п.2.1.3. настоящего Договора. </w:t>
      </w:r>
    </w:p>
    <w:p w:rsidR="001B29AC" w:rsidRPr="0013038C" w:rsidRDefault="001B29AC" w:rsidP="0085717E">
      <w:pPr>
        <w:pStyle w:val="BodyText2"/>
        <w:numPr>
          <w:ilvl w:val="1"/>
          <w:numId w:val="8"/>
        </w:numPr>
        <w:tabs>
          <w:tab w:val="num" w:pos="0"/>
        </w:tabs>
        <w:spacing w:after="0" w:line="240" w:lineRule="auto"/>
        <w:ind w:left="0" w:firstLine="720"/>
        <w:jc w:val="both"/>
      </w:pPr>
      <w:r w:rsidRPr="007C4BAF">
        <w:rPr>
          <w:color w:val="000000"/>
        </w:rPr>
        <w:t>В случае несоблюдения Исполнителем, при оказании Услуг</w:t>
      </w:r>
      <w:r w:rsidRPr="0013038C">
        <w:rPr>
          <w:color w:val="000000"/>
        </w:rPr>
        <w:t xml:space="preserve"> предусмотренных настоящим Договором, требований п. 2.1.7.  настоящего Договора, Исполнитель за свой счет производит доработки, связанные с устранением допущенных нарушений.</w:t>
      </w:r>
      <w:r w:rsidRPr="0013038C">
        <w:rPr>
          <w:rStyle w:val="FootnoteReference"/>
          <w:color w:val="000000"/>
        </w:rPr>
        <w:footnoteReference w:id="7"/>
      </w:r>
    </w:p>
    <w:p w:rsidR="001B29AC" w:rsidRPr="00F9047A" w:rsidRDefault="001B29AC" w:rsidP="00F9047A">
      <w:pPr>
        <w:pStyle w:val="BodyText2"/>
        <w:numPr>
          <w:ilvl w:val="1"/>
          <w:numId w:val="8"/>
        </w:numPr>
        <w:tabs>
          <w:tab w:val="num" w:pos="0"/>
        </w:tabs>
        <w:spacing w:after="0" w:line="240" w:lineRule="auto"/>
        <w:ind w:left="0" w:firstLine="720"/>
        <w:jc w:val="both"/>
      </w:pPr>
      <w:r w:rsidRPr="00F9047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составляет 15 (пятнадцать) рабочих дней с момента её получения.</w:t>
      </w:r>
    </w:p>
    <w:p w:rsidR="001B29AC" w:rsidRDefault="001B29AC" w:rsidP="00F9047A">
      <w:pPr>
        <w:pStyle w:val="BodyText2"/>
        <w:spacing w:after="0" w:line="240" w:lineRule="auto"/>
        <w:ind w:left="720"/>
        <w:jc w:val="both"/>
      </w:pPr>
    </w:p>
    <w:p w:rsidR="001B29AC" w:rsidRPr="00D813CD" w:rsidRDefault="001B29AC" w:rsidP="00975D9A">
      <w:pPr>
        <w:pStyle w:val="BodyTextIndent"/>
        <w:numPr>
          <w:ilvl w:val="0"/>
          <w:numId w:val="8"/>
        </w:numPr>
      </w:pPr>
      <w:r w:rsidRPr="00FB00F1">
        <w:rPr>
          <w:b/>
          <w:bCs/>
        </w:rPr>
        <w:t>СРОК ДЕЙСТВИЯ ДОГОВОРА</w:t>
      </w:r>
    </w:p>
    <w:p w:rsidR="001B29AC" w:rsidRPr="00FB00F1" w:rsidRDefault="001B29AC" w:rsidP="00D813CD">
      <w:pPr>
        <w:pStyle w:val="BodyTextIndent"/>
        <w:ind w:left="360" w:firstLine="0"/>
        <w:jc w:val="left"/>
      </w:pPr>
    </w:p>
    <w:p w:rsidR="001B29AC" w:rsidRPr="00FB00F1" w:rsidRDefault="001B29AC" w:rsidP="006773BE">
      <w:pPr>
        <w:pStyle w:val="BodyText"/>
        <w:numPr>
          <w:ilvl w:val="1"/>
          <w:numId w:val="8"/>
        </w:numPr>
        <w:spacing w:after="0"/>
        <w:ind w:left="0" w:firstLine="540"/>
        <w:jc w:val="both"/>
      </w:pPr>
      <w:r>
        <w:t xml:space="preserve"> Настоящий Д</w:t>
      </w:r>
      <w:r w:rsidRPr="00FB00F1">
        <w:t>оговор вступает в силу с момента его подписания обеими Сторонам</w:t>
      </w:r>
      <w:r>
        <w:t>и и действует до ___ _______ 20_</w:t>
      </w:r>
      <w:r w:rsidRPr="00FB00F1">
        <w:t>_ года, при условии полного выполнения сторон</w:t>
      </w:r>
      <w:r>
        <w:t>ами обязательств по настоящему Д</w:t>
      </w:r>
      <w:r w:rsidRPr="00FB00F1">
        <w:t xml:space="preserve">оговору. </w:t>
      </w:r>
    </w:p>
    <w:p w:rsidR="001B29AC" w:rsidRPr="00FB00F1" w:rsidRDefault="001B29AC" w:rsidP="009B0684">
      <w:pPr>
        <w:pStyle w:val="BodyText"/>
        <w:numPr>
          <w:ilvl w:val="1"/>
          <w:numId w:val="8"/>
        </w:numPr>
        <w:spacing w:after="0"/>
        <w:ind w:left="0" w:firstLine="540"/>
        <w:jc w:val="both"/>
      </w:pPr>
      <w:r w:rsidRPr="00FB00F1">
        <w:t>Сроки оказания услуг определяются в соответствии с При</w:t>
      </w:r>
      <w:r>
        <w:t>ложением № _____ к настоящему Д</w:t>
      </w:r>
      <w:r w:rsidRPr="00FB00F1">
        <w:t>оговору.</w:t>
      </w:r>
      <w:r>
        <w:t xml:space="preserve"> В отношении формируемых земельных участков, при наличии судебного спора о местоположении их границы, сроки оказания услуг определяются в соответствии с дополнительными соглашениями, заключаемыми Заказчиком и Исполнителем в порядке, определяемом п.3.5. настоящего договора. </w:t>
      </w:r>
    </w:p>
    <w:p w:rsidR="001B29AC" w:rsidRPr="00BD32A9" w:rsidRDefault="001B29AC" w:rsidP="006773BE">
      <w:pPr>
        <w:pStyle w:val="BodyText2"/>
        <w:numPr>
          <w:ilvl w:val="1"/>
          <w:numId w:val="8"/>
        </w:numPr>
        <w:spacing w:after="0" w:line="240" w:lineRule="auto"/>
        <w:ind w:left="0" w:firstLine="567"/>
        <w:jc w:val="both"/>
      </w:pPr>
      <w:r>
        <w:t>Заказчик</w:t>
      </w:r>
      <w:r w:rsidRPr="00D13EA1">
        <w:t xml:space="preserve"> вправе в любое время в одностороннем порядке </w:t>
      </w:r>
      <w:r>
        <w:t>отказаться от исполнения обязательств по настоящему</w:t>
      </w:r>
      <w:r w:rsidRPr="00D13EA1">
        <w:t xml:space="preserve"> Договор</w:t>
      </w:r>
      <w:r>
        <w:t>у</w:t>
      </w:r>
      <w:r w:rsidRPr="00D13EA1">
        <w:t xml:space="preserve">, письменно уведомив </w:t>
      </w:r>
      <w:r>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t xml:space="preserve">одностороннего отказа от исполнения </w:t>
      </w:r>
      <w:r w:rsidRPr="00BD32A9">
        <w:t>обязательств по Договору. Договор считается расторгнутым по истечении 3 (трех) дней с момента  получения Исполнителем письменного уведомления об отказе от исполнения обязательств по Договору.</w:t>
      </w:r>
    </w:p>
    <w:p w:rsidR="001B29AC" w:rsidRPr="00BD32A9" w:rsidRDefault="001B29AC" w:rsidP="00187599">
      <w:pPr>
        <w:jc w:val="both"/>
      </w:pPr>
      <w:r w:rsidRPr="00BD32A9">
        <w:t xml:space="preserve">         6.4. В случае, предусмотренном п.6.3 настоящего Договора, сумма перечисленного Заказчиком авансового платежа подлежит возврату Исполнителем в полном объеме/за вычетом сумм расходов Исполнителя принятых Заказчиком</w:t>
      </w:r>
      <w:r w:rsidRPr="00BD32A9">
        <w:rPr>
          <w:rStyle w:val="FootnoteReference"/>
        </w:rPr>
        <w:footnoteReference w:id="8"/>
      </w:r>
      <w:r w:rsidRPr="00BD32A9">
        <w:t>, в течение 5 (пяти) календарных дней с момента получения Исполнителем письменного уведомления об отказе от исполнения обязательств по Договору.</w:t>
      </w:r>
    </w:p>
    <w:p w:rsidR="001B29AC" w:rsidRPr="00BD32A9" w:rsidRDefault="001B29AC" w:rsidP="006773BE">
      <w:pPr>
        <w:pStyle w:val="BodyText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1B29AC" w:rsidRPr="00BD32A9" w:rsidRDefault="001B29AC" w:rsidP="00D813CD">
      <w:pPr>
        <w:pStyle w:val="BodyText2"/>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BD32A9">
        <w:rPr>
          <w:b/>
          <w:bCs/>
        </w:rPr>
        <w:t>ФОРС-МАЖОРНЫЕ ОБСТОЯТЕЛЬСТВА</w:t>
      </w:r>
    </w:p>
    <w:p w:rsidR="001B29AC" w:rsidRPr="00BD32A9" w:rsidRDefault="001B29AC" w:rsidP="00D813CD">
      <w:pPr>
        <w:pStyle w:val="BodyText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bCs/>
        </w:rPr>
      </w:pPr>
    </w:p>
    <w:p w:rsidR="001B29AC" w:rsidRPr="00FB00F1" w:rsidRDefault="001B29AC" w:rsidP="006773BE">
      <w:pPr>
        <w:pStyle w:val="BodyTextIndent"/>
        <w:numPr>
          <w:ilvl w:val="1"/>
          <w:numId w:val="9"/>
        </w:numPr>
        <w:tabs>
          <w:tab w:val="num" w:pos="0"/>
        </w:tabs>
        <w:ind w:left="0" w:firstLine="540"/>
        <w:jc w:val="both"/>
      </w:pPr>
      <w:r w:rsidRPr="00BD32A9">
        <w:t>Сторона освобождается от ответственности за неисполнение или ненадлежащее исполнение своих обязательств по настоящему</w:t>
      </w:r>
      <w:r w:rsidRPr="00FB00F1">
        <w:t xml:space="preserve">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1B29AC" w:rsidRPr="00FB00F1" w:rsidRDefault="001B29AC" w:rsidP="006773BE">
      <w:pPr>
        <w:pStyle w:val="BodyTextIndent"/>
        <w:numPr>
          <w:ilvl w:val="1"/>
          <w:numId w:val="9"/>
        </w:numPr>
        <w:tabs>
          <w:tab w:val="num" w:pos="0"/>
        </w:tabs>
        <w:ind w:left="0" w:firstLine="540"/>
        <w:jc w:val="both"/>
      </w:pPr>
      <w:r w:rsidRPr="00FB00F1">
        <w:t xml:space="preserve">Сторона обязуется не позднее 10 (десяти) </w:t>
      </w:r>
      <w:r>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1B29AC" w:rsidRPr="00FB00F1" w:rsidRDefault="001B29AC" w:rsidP="006773BE">
      <w:pPr>
        <w:pStyle w:val="BodyTextIndent"/>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1B29AC" w:rsidRPr="00FB00F1" w:rsidRDefault="001B29AC" w:rsidP="006773BE">
      <w:pPr>
        <w:pStyle w:val="BodyTextIndent"/>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1B29AC" w:rsidRDefault="001B29AC" w:rsidP="006773BE">
      <w:pPr>
        <w:pStyle w:val="BodyTextIndent"/>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1B29AC" w:rsidRPr="00FB00F1" w:rsidRDefault="001B29AC" w:rsidP="00D813CD">
      <w:pPr>
        <w:pStyle w:val="BodyTextIndent"/>
        <w:ind w:left="0" w:firstLine="0"/>
        <w:jc w:val="both"/>
      </w:pPr>
    </w:p>
    <w:p w:rsidR="001B29AC" w:rsidRDefault="001B29AC" w:rsidP="00975D9A">
      <w:pPr>
        <w:pStyle w:val="BodyTextIndent"/>
        <w:numPr>
          <w:ilvl w:val="0"/>
          <w:numId w:val="9"/>
        </w:numPr>
        <w:rPr>
          <w:b/>
          <w:bCs/>
        </w:rPr>
      </w:pPr>
      <w:r w:rsidRPr="00FB00F1">
        <w:rPr>
          <w:b/>
          <w:bCs/>
        </w:rPr>
        <w:t>КОНФИДЕНЦИАЛЬНОСТЬ</w:t>
      </w:r>
    </w:p>
    <w:p w:rsidR="001B29AC" w:rsidRPr="00975D9A" w:rsidRDefault="001B29AC" w:rsidP="00D813CD">
      <w:pPr>
        <w:pStyle w:val="BodyTextIndent"/>
        <w:ind w:left="360" w:firstLine="0"/>
        <w:jc w:val="left"/>
        <w:rPr>
          <w:b/>
          <w:bCs/>
        </w:rPr>
      </w:pPr>
    </w:p>
    <w:p w:rsidR="001B29AC" w:rsidRPr="00FB00F1" w:rsidRDefault="001B29AC" w:rsidP="006773BE">
      <w:pPr>
        <w:pStyle w:val="BodyTextIndent"/>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1B29AC" w:rsidRPr="00FB00F1" w:rsidRDefault="001B29AC" w:rsidP="006773BE">
      <w:pPr>
        <w:pStyle w:val="BodyTextIndent"/>
        <w:numPr>
          <w:ilvl w:val="1"/>
          <w:numId w:val="9"/>
        </w:numPr>
        <w:ind w:left="0" w:firstLine="540"/>
        <w:jc w:val="both"/>
      </w:pPr>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
    <w:p w:rsidR="001B29AC" w:rsidRPr="00FB00F1" w:rsidRDefault="001B29AC" w:rsidP="006773BE">
      <w:pPr>
        <w:pStyle w:val="BodyTextIndent"/>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1B29AC" w:rsidRPr="00FB00F1" w:rsidRDefault="001B29AC" w:rsidP="006773BE">
      <w:pPr>
        <w:pStyle w:val="BodyTextIndent"/>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1B29AC" w:rsidRPr="00FB00F1" w:rsidRDefault="001B29AC" w:rsidP="006773BE">
      <w:pPr>
        <w:pStyle w:val="BodyTextIndent"/>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1B29AC" w:rsidRPr="00FB00F1" w:rsidRDefault="001B29AC" w:rsidP="006773BE">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1B29AC" w:rsidRDefault="001B29AC" w:rsidP="00975D9A">
      <w:pPr>
        <w:pStyle w:val="BodyTextIndent"/>
        <w:numPr>
          <w:ilvl w:val="0"/>
          <w:numId w:val="9"/>
        </w:numPr>
        <w:rPr>
          <w:b/>
          <w:bCs/>
        </w:rPr>
      </w:pPr>
      <w:r w:rsidRPr="00FB00F1">
        <w:rPr>
          <w:b/>
          <w:bCs/>
        </w:rPr>
        <w:t>ПОРЯДОК РАЗРЕШЕНИЯ СПОРОВ</w:t>
      </w:r>
    </w:p>
    <w:p w:rsidR="001B29AC" w:rsidRPr="00975D9A" w:rsidRDefault="001B29AC" w:rsidP="00D813CD">
      <w:pPr>
        <w:pStyle w:val="BodyTextIndent"/>
        <w:ind w:left="360" w:firstLine="0"/>
        <w:jc w:val="left"/>
        <w:rPr>
          <w:b/>
          <w:bCs/>
        </w:rPr>
      </w:pPr>
    </w:p>
    <w:p w:rsidR="001B29AC" w:rsidRPr="00FB00F1" w:rsidRDefault="001B29AC" w:rsidP="006773BE">
      <w:pPr>
        <w:pStyle w:val="BodyText2"/>
        <w:numPr>
          <w:ilvl w:val="1"/>
          <w:numId w:val="9"/>
        </w:numPr>
        <w:spacing w:after="0" w:line="240" w:lineRule="auto"/>
        <w:ind w:left="0" w:firstLine="567"/>
        <w:jc w:val="both"/>
      </w:pPr>
      <w:r w:rsidRPr="00FB00F1">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t xml:space="preserve">трения претензии установлен в </w:t>
      </w:r>
      <w:r w:rsidRPr="009A3B06">
        <w:t>15</w:t>
      </w:r>
      <w:r>
        <w:t xml:space="preserve"> (пятна</w:t>
      </w:r>
      <w:r w:rsidRPr="00FB00F1">
        <w:t>дцать) календарных дней с момента получения.</w:t>
      </w:r>
    </w:p>
    <w:p w:rsidR="001B29AC" w:rsidRDefault="001B29AC" w:rsidP="00F97294">
      <w:pPr>
        <w:numPr>
          <w:ilvl w:val="1"/>
          <w:numId w:val="9"/>
        </w:numPr>
        <w:tabs>
          <w:tab w:val="clear" w:pos="360"/>
        </w:tabs>
        <w:ind w:left="0" w:firstLine="567"/>
        <w:jc w:val="both"/>
      </w:pPr>
      <w:r w:rsidRPr="00FB00F1">
        <w:t xml:space="preserve">В случае невозможности разрешения споров и разногласий путем переговоров, они подлежат разрешению в  Арбитражном суде </w:t>
      </w:r>
      <w:r>
        <w:t>_____________ области.</w:t>
      </w:r>
      <w:r w:rsidRPr="007151A6">
        <w:t xml:space="preserve"> </w:t>
      </w:r>
      <w:r w:rsidRPr="007151A6">
        <w:rPr>
          <w:rStyle w:val="FootnoteReference"/>
        </w:rPr>
        <w:footnoteReference w:id="9"/>
      </w:r>
    </w:p>
    <w:p w:rsidR="001B29AC" w:rsidRPr="00FB00F1" w:rsidRDefault="001B29AC" w:rsidP="006773BE">
      <w:pPr>
        <w:pStyle w:val="BodyText2"/>
        <w:numPr>
          <w:ilvl w:val="1"/>
          <w:numId w:val="9"/>
        </w:numPr>
        <w:spacing w:after="0" w:line="240" w:lineRule="auto"/>
        <w:ind w:left="0" w:firstLine="567"/>
        <w:jc w:val="both"/>
      </w:pPr>
      <w:r w:rsidRPr="00FB00F1">
        <w:t xml:space="preserve">Во всем остальном, </w:t>
      </w:r>
      <w:r>
        <w:t>что не предусмотрено настоящим Д</w:t>
      </w:r>
      <w:r w:rsidRPr="00FB00F1">
        <w:t>оговором, Стороны руководствуются законодательством Российской Федерации.</w:t>
      </w:r>
    </w:p>
    <w:p w:rsidR="001B29AC" w:rsidRPr="00FB00F1" w:rsidRDefault="001B29AC" w:rsidP="006773BE">
      <w:pPr>
        <w:pStyle w:val="1"/>
        <w:tabs>
          <w:tab w:val="left" w:pos="284"/>
        </w:tabs>
        <w:jc w:val="both"/>
        <w:rPr>
          <w:vertAlign w:val="superscript"/>
        </w:rPr>
      </w:pPr>
    </w:p>
    <w:p w:rsidR="001B29AC" w:rsidRDefault="001B29AC" w:rsidP="00975D9A">
      <w:pPr>
        <w:pStyle w:val="BodyTextIndent"/>
        <w:numPr>
          <w:ilvl w:val="0"/>
          <w:numId w:val="9"/>
        </w:numPr>
        <w:rPr>
          <w:b/>
          <w:bCs/>
        </w:rPr>
      </w:pPr>
      <w:r w:rsidRPr="00FB00F1">
        <w:rPr>
          <w:b/>
          <w:bCs/>
        </w:rPr>
        <w:t>ПРОЧИЕ УСЛОВИЯ</w:t>
      </w:r>
    </w:p>
    <w:p w:rsidR="001B29AC" w:rsidRPr="00975D9A" w:rsidRDefault="001B29AC" w:rsidP="00D813CD">
      <w:pPr>
        <w:pStyle w:val="BodyTextIndent"/>
        <w:ind w:left="360" w:firstLine="0"/>
        <w:jc w:val="left"/>
        <w:rPr>
          <w:b/>
          <w:bCs/>
        </w:rPr>
      </w:pPr>
    </w:p>
    <w:p w:rsidR="001B29AC" w:rsidRPr="00FB00F1" w:rsidRDefault="001B29AC" w:rsidP="006773BE">
      <w:pPr>
        <w:pStyle w:val="BodyText2"/>
        <w:numPr>
          <w:ilvl w:val="1"/>
          <w:numId w:val="9"/>
        </w:numPr>
        <w:spacing w:after="0" w:line="240" w:lineRule="auto"/>
        <w:ind w:left="0" w:firstLine="567"/>
        <w:jc w:val="both"/>
      </w:pPr>
      <w:r w:rsidRPr="00FB00F1">
        <w:t xml:space="preserve">Стороны обязуются информировать друг друга в письменной форме об изменении адресов и других реквизитов Сторон. </w:t>
      </w:r>
    </w:p>
    <w:p w:rsidR="001B29AC" w:rsidRPr="00B62A9B" w:rsidRDefault="001B29AC" w:rsidP="006773BE">
      <w:pPr>
        <w:pStyle w:val="BodyText2"/>
        <w:numPr>
          <w:ilvl w:val="1"/>
          <w:numId w:val="9"/>
        </w:numPr>
        <w:spacing w:after="0" w:line="240" w:lineRule="auto"/>
        <w:ind w:left="0" w:firstLine="567"/>
        <w:jc w:val="both"/>
      </w:pPr>
      <w:r w:rsidRPr="00FB00F1">
        <w:t>Любые изм</w:t>
      </w:r>
      <w:r>
        <w:t>енения и дополнения настоящего Д</w:t>
      </w:r>
      <w:r w:rsidRPr="00FB00F1">
        <w:t>оговора</w:t>
      </w:r>
      <w:r>
        <w:t>, за исключением случаев, предусмотренных в п.-п. 2.2.4, 6.3.,</w:t>
      </w:r>
      <w:r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1B29AC" w:rsidRDefault="001B29AC" w:rsidP="006773BE">
      <w:pPr>
        <w:pStyle w:val="BodyText2"/>
        <w:numPr>
          <w:ilvl w:val="1"/>
          <w:numId w:val="9"/>
        </w:numPr>
        <w:spacing w:after="0" w:line="240" w:lineRule="auto"/>
        <w:ind w:left="0" w:firstLine="567"/>
        <w:jc w:val="both"/>
      </w:pPr>
      <w:r w:rsidRPr="0008272F">
        <w:rPr>
          <w:color w:val="000000"/>
        </w:rPr>
        <w:t xml:space="preserve">Уступка прав  требования по настоящему  Договору может быть произведена Исполнителем исключительно с письменного согласия возможности уступки прав требования Заказчиком. </w:t>
      </w:r>
      <w:r w:rsidRPr="0008272F">
        <w:t xml:space="preserve">         </w:t>
      </w:r>
    </w:p>
    <w:p w:rsidR="001B29AC" w:rsidRPr="00FB00F1" w:rsidRDefault="001B29AC" w:rsidP="008F1875">
      <w:pPr>
        <w:pStyle w:val="BodyText2"/>
        <w:numPr>
          <w:ilvl w:val="1"/>
          <w:numId w:val="9"/>
        </w:numPr>
        <w:spacing w:after="0" w:line="240" w:lineRule="auto"/>
        <w:ind w:left="0" w:firstLine="567"/>
        <w:jc w:val="both"/>
      </w:pPr>
      <w:r w:rsidRPr="00FB00F1">
        <w:t>С</w:t>
      </w:r>
      <w:r>
        <w:t xml:space="preserve"> момента подписания настоящего Д</w:t>
      </w:r>
      <w:r w:rsidRPr="00FB00F1">
        <w:t>оговора, вся предыдущая переписка между Сторонами утрачивает свою силу.</w:t>
      </w:r>
    </w:p>
    <w:p w:rsidR="001B29AC" w:rsidRPr="00FB00F1" w:rsidRDefault="001B29AC" w:rsidP="006773BE">
      <w:pPr>
        <w:pStyle w:val="BodyText2"/>
        <w:numPr>
          <w:ilvl w:val="1"/>
          <w:numId w:val="9"/>
        </w:numPr>
        <w:spacing w:after="0" w:line="240" w:lineRule="auto"/>
        <w:ind w:left="0" w:firstLine="567"/>
        <w:jc w:val="both"/>
      </w:pPr>
      <w:r>
        <w:t>Настоящий Д</w:t>
      </w:r>
      <w:r w:rsidRPr="00FB00F1">
        <w:t>оговор составлен в 2-х экземплярах, имеющих равную юридическую силу, по одному экземпляру для каждой  Стороны.</w:t>
      </w:r>
    </w:p>
    <w:p w:rsidR="001B29AC" w:rsidRDefault="001B29AC" w:rsidP="006773BE">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bCs/>
        </w:rPr>
      </w:pPr>
    </w:p>
    <w:p w:rsidR="001B29AC" w:rsidRPr="00FB00F1" w:rsidRDefault="001B29AC" w:rsidP="006773BE">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bCs/>
        </w:rPr>
      </w:pPr>
    </w:p>
    <w:p w:rsidR="001B29AC" w:rsidRPr="00FB00F1" w:rsidRDefault="001B29AC" w:rsidP="006773BE">
      <w:pPr>
        <w:pStyle w:val="BodyTextIndent"/>
        <w:numPr>
          <w:ilvl w:val="0"/>
          <w:numId w:val="9"/>
        </w:numPr>
        <w:rPr>
          <w:b/>
          <w:bCs/>
        </w:rPr>
      </w:pPr>
      <w:r w:rsidRPr="00D813CD">
        <w:rPr>
          <w:b/>
          <w:bCs/>
        </w:rPr>
        <w:t>АДРЕСА, РЕКВИЗИТЫ И ПОДПИСИ СТОРОН</w:t>
      </w:r>
    </w:p>
    <w:p w:rsidR="001B29AC" w:rsidRPr="00FB00F1" w:rsidRDefault="001B29AC" w:rsidP="006773BE">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bCs/>
        </w:rPr>
      </w:pPr>
    </w:p>
    <w:tbl>
      <w:tblPr>
        <w:tblW w:w="9889" w:type="dxa"/>
        <w:tblInd w:w="-106" w:type="dxa"/>
        <w:tblLook w:val="01E0"/>
      </w:tblPr>
      <w:tblGrid>
        <w:gridCol w:w="124"/>
        <w:gridCol w:w="4874"/>
        <w:gridCol w:w="59"/>
        <w:gridCol w:w="4626"/>
        <w:gridCol w:w="206"/>
      </w:tblGrid>
      <w:tr w:rsidR="001B29AC">
        <w:trPr>
          <w:trHeight w:val="288"/>
        </w:trPr>
        <w:tc>
          <w:tcPr>
            <w:tcW w:w="4896" w:type="dxa"/>
            <w:gridSpan w:val="2"/>
            <w:vAlign w:val="center"/>
          </w:tcPr>
          <w:p w:rsidR="001B29AC" w:rsidRDefault="001B29AC" w:rsidP="00F17C59">
            <w:pPr>
              <w:pStyle w:val="ConsNonformat"/>
              <w:widowControl/>
              <w:jc w:val="center"/>
              <w:rPr>
                <w:rFonts w:ascii="Times New Roman" w:hAnsi="Times New Roman" w:cs="Times New Roman"/>
                <w:b/>
                <w:bCs/>
                <w:sz w:val="24"/>
                <w:szCs w:val="24"/>
              </w:rPr>
            </w:pPr>
            <w:r w:rsidRPr="00191758">
              <w:rPr>
                <w:rFonts w:ascii="Times New Roman" w:hAnsi="Times New Roman" w:cs="Times New Roman"/>
                <w:b/>
                <w:bCs/>
                <w:sz w:val="24"/>
                <w:szCs w:val="24"/>
              </w:rPr>
              <w:t>«</w:t>
            </w:r>
            <w:r>
              <w:rPr>
                <w:rFonts w:ascii="Times New Roman" w:hAnsi="Times New Roman" w:cs="Times New Roman"/>
                <w:b/>
                <w:bCs/>
                <w:sz w:val="24"/>
                <w:szCs w:val="24"/>
              </w:rPr>
              <w:t>ЗАКАЗЧИК</w:t>
            </w:r>
            <w:r w:rsidRPr="00191758">
              <w:rPr>
                <w:rFonts w:ascii="Times New Roman" w:hAnsi="Times New Roman" w:cs="Times New Roman"/>
                <w:b/>
                <w:bCs/>
                <w:sz w:val="24"/>
                <w:szCs w:val="24"/>
              </w:rPr>
              <w:t>»</w:t>
            </w:r>
          </w:p>
          <w:p w:rsidR="001B29AC" w:rsidRPr="00191758" w:rsidRDefault="001B29AC" w:rsidP="00F17C59">
            <w:pPr>
              <w:pStyle w:val="ConsNonformat"/>
              <w:widowControl/>
              <w:rPr>
                <w:rFonts w:ascii="Times New Roman" w:hAnsi="Times New Roman" w:cs="Times New Roman"/>
                <w:b/>
                <w:bCs/>
                <w:sz w:val="24"/>
                <w:szCs w:val="24"/>
              </w:rPr>
            </w:pPr>
          </w:p>
        </w:tc>
        <w:tc>
          <w:tcPr>
            <w:tcW w:w="4993" w:type="dxa"/>
            <w:gridSpan w:val="3"/>
            <w:vAlign w:val="center"/>
          </w:tcPr>
          <w:p w:rsidR="001B29AC" w:rsidRPr="00191758" w:rsidRDefault="001B29AC" w:rsidP="00F17C59">
            <w:pPr>
              <w:pStyle w:val="ConsNonformat"/>
              <w:widowControl/>
              <w:jc w:val="center"/>
              <w:rPr>
                <w:rFonts w:ascii="Times New Roman" w:hAnsi="Times New Roman" w:cs="Times New Roman"/>
                <w:b/>
                <w:bCs/>
                <w:sz w:val="24"/>
                <w:szCs w:val="24"/>
              </w:rPr>
            </w:pPr>
            <w:r>
              <w:rPr>
                <w:rFonts w:ascii="Times New Roman" w:hAnsi="Times New Roman" w:cs="Times New Roman"/>
                <w:b/>
                <w:bCs/>
                <w:sz w:val="24"/>
                <w:szCs w:val="24"/>
              </w:rPr>
              <w:t>«ИСПОЛНИТЕЛЬ</w:t>
            </w:r>
            <w:r w:rsidRPr="00191758">
              <w:rPr>
                <w:rFonts w:ascii="Times New Roman" w:hAnsi="Times New Roman" w:cs="Times New Roman"/>
                <w:b/>
                <w:bCs/>
                <w:sz w:val="24"/>
                <w:szCs w:val="24"/>
              </w:rPr>
              <w:t>»</w:t>
            </w:r>
          </w:p>
        </w:tc>
      </w:tr>
      <w:tr w:rsidR="001B29AC">
        <w:trPr>
          <w:trHeight w:val="576"/>
        </w:trPr>
        <w:tc>
          <w:tcPr>
            <w:tcW w:w="4896" w:type="dxa"/>
            <w:gridSpan w:val="2"/>
          </w:tcPr>
          <w:p w:rsidR="001B29AC" w:rsidRPr="00760B0F" w:rsidRDefault="001B29AC" w:rsidP="00F17C59">
            <w:pPr>
              <w:jc w:val="center"/>
              <w:rPr>
                <w:b/>
                <w:bCs/>
                <w:color w:val="000000"/>
                <w:spacing w:val="-2"/>
              </w:rPr>
            </w:pPr>
            <w:r w:rsidRPr="00976248">
              <w:t>ОАО «МРСК Центра»</w:t>
            </w:r>
            <w:r>
              <w:t xml:space="preserve"> </w:t>
            </w:r>
            <w:r w:rsidRPr="00E159AE">
              <w:rPr>
                <w:rStyle w:val="FootnoteReference"/>
                <w:b/>
                <w:bCs/>
              </w:rPr>
              <w:footnoteReference w:id="10"/>
            </w:r>
          </w:p>
        </w:tc>
        <w:tc>
          <w:tcPr>
            <w:tcW w:w="4993" w:type="dxa"/>
            <w:gridSpan w:val="3"/>
          </w:tcPr>
          <w:p w:rsidR="001B29AC" w:rsidRDefault="001B29AC" w:rsidP="00F17C59">
            <w:pPr>
              <w:jc w:val="center"/>
              <w:rPr>
                <w:b/>
                <w:bCs/>
                <w:color w:val="000000"/>
                <w:spacing w:val="-2"/>
              </w:rPr>
            </w:pPr>
            <w:r>
              <w:rPr>
                <w:b/>
                <w:bCs/>
                <w:color w:val="000000"/>
                <w:spacing w:val="-2"/>
              </w:rPr>
              <w:t>_____________________________</w:t>
            </w:r>
          </w:p>
          <w:p w:rsidR="001B29AC" w:rsidRPr="00FA60B7" w:rsidRDefault="001B29AC" w:rsidP="00F17C59">
            <w:pPr>
              <w:jc w:val="center"/>
              <w:rPr>
                <w:b/>
                <w:bCs/>
                <w:color w:val="000000"/>
                <w:spacing w:val="-2"/>
              </w:rPr>
            </w:pPr>
            <w:r w:rsidRPr="003A4A22">
              <w:t>(наименование)</w:t>
            </w:r>
          </w:p>
        </w:tc>
      </w:tr>
      <w:tr w:rsidR="001B29AC">
        <w:trPr>
          <w:gridBefore w:val="1"/>
          <w:trHeight w:val="592"/>
        </w:trPr>
        <w:tc>
          <w:tcPr>
            <w:tcW w:w="4896" w:type="dxa"/>
          </w:tcPr>
          <w:p w:rsidR="001B29AC" w:rsidRDefault="001B29AC" w:rsidP="00F17C59">
            <w:pPr>
              <w:ind w:firstLine="6"/>
            </w:pPr>
            <w:r>
              <w:t xml:space="preserve">Юридический адрес: </w:t>
            </w:r>
            <w:r>
              <w:rPr>
                <w:lang w:val="en-US"/>
              </w:rPr>
              <w:t>___________________</w:t>
            </w:r>
            <w:r>
              <w:t xml:space="preserve"> </w:t>
            </w:r>
          </w:p>
          <w:p w:rsidR="001B29AC" w:rsidRPr="00976248" w:rsidRDefault="001B29AC" w:rsidP="00975D9A">
            <w:pPr>
              <w:ind w:firstLine="6"/>
            </w:pPr>
            <w:r>
              <w:t xml:space="preserve">Фактический адрес: </w:t>
            </w:r>
            <w:r>
              <w:rPr>
                <w:lang w:val="en-US"/>
              </w:rPr>
              <w:t>____________________</w:t>
            </w:r>
            <w:r>
              <w:t xml:space="preserve"> </w:t>
            </w:r>
          </w:p>
        </w:tc>
        <w:tc>
          <w:tcPr>
            <w:tcW w:w="4993" w:type="dxa"/>
            <w:gridSpan w:val="3"/>
          </w:tcPr>
          <w:p w:rsidR="001B29AC" w:rsidRDefault="001B29AC" w:rsidP="00F17C59">
            <w:pPr>
              <w:ind w:firstLine="6"/>
            </w:pPr>
            <w:r>
              <w:t>Юридический адрес: _____________________</w:t>
            </w:r>
          </w:p>
          <w:p w:rsidR="001B29AC" w:rsidRDefault="001B29AC" w:rsidP="00F17C59">
            <w:pPr>
              <w:ind w:firstLine="6"/>
            </w:pPr>
            <w:r>
              <w:t>Фактический адрес:______________________</w:t>
            </w:r>
          </w:p>
          <w:p w:rsidR="001B29AC" w:rsidRPr="00976248" w:rsidRDefault="001B29AC" w:rsidP="00F17C59">
            <w:pPr>
              <w:ind w:firstLine="6"/>
            </w:pPr>
          </w:p>
        </w:tc>
      </w:tr>
      <w:tr w:rsidR="001B29AC">
        <w:trPr>
          <w:gridBefore w:val="1"/>
          <w:trHeight w:val="641"/>
        </w:trPr>
        <w:tc>
          <w:tcPr>
            <w:tcW w:w="4896" w:type="dxa"/>
          </w:tcPr>
          <w:p w:rsidR="001B29AC" w:rsidRDefault="001B29AC" w:rsidP="00F17C59">
            <w:pPr>
              <w:ind w:firstLine="6"/>
            </w:pPr>
            <w:r>
              <w:t>_____________________________________</w:t>
            </w:r>
            <w:r w:rsidRPr="00DD7436">
              <w:rPr>
                <w:rStyle w:val="FootnoteReference"/>
              </w:rPr>
              <w:footnoteReference w:id="11"/>
            </w:r>
          </w:p>
          <w:p w:rsidR="001B29AC" w:rsidRPr="00976248" w:rsidRDefault="001B29AC" w:rsidP="00F17C59">
            <w:pPr>
              <w:ind w:firstLine="6"/>
            </w:pPr>
            <w:r w:rsidRPr="00976248">
              <w:t xml:space="preserve">ИНН/КПП: </w:t>
            </w:r>
            <w:r>
              <w:t>______________/______________</w:t>
            </w:r>
          </w:p>
          <w:p w:rsidR="001B29AC" w:rsidRDefault="001B29AC" w:rsidP="00F17C59">
            <w:pPr>
              <w:ind w:firstLine="6"/>
            </w:pPr>
            <w:r w:rsidRPr="00976248">
              <w:t xml:space="preserve">р/с: </w:t>
            </w:r>
            <w:r>
              <w:t xml:space="preserve"> __________________________________</w:t>
            </w:r>
          </w:p>
          <w:p w:rsidR="001B29AC" w:rsidRPr="00976248" w:rsidRDefault="001B29AC" w:rsidP="00F17C59">
            <w:pPr>
              <w:ind w:firstLine="6"/>
            </w:pPr>
            <w:r>
              <w:t>в  _____________________________________</w:t>
            </w:r>
          </w:p>
          <w:p w:rsidR="001B29AC" w:rsidRPr="00976248" w:rsidRDefault="001B29AC" w:rsidP="00F17C59">
            <w:pPr>
              <w:ind w:firstLine="6"/>
            </w:pPr>
            <w:r>
              <w:t>БИК:   ________________________________</w:t>
            </w:r>
          </w:p>
          <w:p w:rsidR="001B29AC" w:rsidRPr="00976248" w:rsidRDefault="001B29AC" w:rsidP="00F17C59">
            <w:pPr>
              <w:ind w:firstLine="6"/>
            </w:pPr>
            <w:r>
              <w:t>к/с:  __________________________________</w:t>
            </w:r>
          </w:p>
          <w:p w:rsidR="001B29AC" w:rsidRPr="00975D9A" w:rsidRDefault="001B29AC" w:rsidP="00F17C59">
            <w:pPr>
              <w:ind w:firstLine="6"/>
              <w:rPr>
                <w:lang w:val="en-US"/>
              </w:rPr>
            </w:pPr>
            <w:r>
              <w:t>ОКПО/ОГРН/ОКАТО: __________________</w:t>
            </w:r>
          </w:p>
          <w:p w:rsidR="001B29AC" w:rsidRPr="00976248" w:rsidRDefault="001B29AC" w:rsidP="00975D9A">
            <w:pPr>
              <w:ind w:firstLine="6"/>
            </w:pPr>
          </w:p>
        </w:tc>
        <w:tc>
          <w:tcPr>
            <w:tcW w:w="4993" w:type="dxa"/>
            <w:gridSpan w:val="3"/>
          </w:tcPr>
          <w:p w:rsidR="001B29AC" w:rsidRPr="00976248" w:rsidRDefault="001B29AC" w:rsidP="00F17C59">
            <w:pPr>
              <w:ind w:firstLine="6"/>
            </w:pPr>
            <w:r w:rsidRPr="00976248">
              <w:t xml:space="preserve">ИНН/КПП: </w:t>
            </w:r>
            <w:r>
              <w:t>______________/______________</w:t>
            </w:r>
          </w:p>
          <w:p w:rsidR="001B29AC" w:rsidRDefault="001B29AC" w:rsidP="00F17C59">
            <w:pPr>
              <w:ind w:firstLine="6"/>
            </w:pPr>
            <w:r w:rsidRPr="00976248">
              <w:t xml:space="preserve">р/с: </w:t>
            </w:r>
            <w:r>
              <w:t xml:space="preserve"> ___________________________________</w:t>
            </w:r>
          </w:p>
          <w:p w:rsidR="001B29AC" w:rsidRPr="00976248" w:rsidRDefault="001B29AC" w:rsidP="00F17C59">
            <w:pPr>
              <w:ind w:firstLine="6"/>
            </w:pPr>
            <w:r>
              <w:t>в  _____________________________________</w:t>
            </w:r>
          </w:p>
          <w:p w:rsidR="001B29AC" w:rsidRPr="00976248" w:rsidRDefault="001B29AC" w:rsidP="00F17C59">
            <w:pPr>
              <w:ind w:firstLine="6"/>
            </w:pPr>
            <w:r>
              <w:t>БИК:   _________________________________</w:t>
            </w:r>
          </w:p>
          <w:p w:rsidR="001B29AC" w:rsidRPr="00976248" w:rsidRDefault="001B29AC" w:rsidP="00F17C59">
            <w:pPr>
              <w:ind w:firstLine="6"/>
            </w:pPr>
            <w:r>
              <w:t>к/с:  ___________________________________</w:t>
            </w:r>
          </w:p>
          <w:p w:rsidR="001B29AC" w:rsidRPr="00976248" w:rsidRDefault="001B29AC" w:rsidP="00975D9A">
            <w:pPr>
              <w:ind w:firstLine="6"/>
            </w:pPr>
            <w:r>
              <w:t>ОКПО/ОГРН/ОКАТО: ___________________</w:t>
            </w:r>
          </w:p>
        </w:tc>
      </w:tr>
      <w:tr w:rsidR="001B29AC" w:rsidRPr="00122141">
        <w:trPr>
          <w:gridBefore w:val="1"/>
          <w:trHeight w:val="641"/>
        </w:trPr>
        <w:tc>
          <w:tcPr>
            <w:tcW w:w="4896" w:type="dxa"/>
          </w:tcPr>
          <w:p w:rsidR="001B29AC" w:rsidRPr="00782B3A" w:rsidRDefault="001B29AC" w:rsidP="00F17C59">
            <w:pPr>
              <w:ind w:firstLine="6"/>
            </w:pPr>
          </w:p>
          <w:p w:rsidR="001B29AC" w:rsidRPr="00782B3A" w:rsidRDefault="001B29AC" w:rsidP="00F17C59">
            <w:pPr>
              <w:ind w:firstLine="6"/>
              <w:jc w:val="center"/>
            </w:pPr>
            <w:r w:rsidRPr="00782B3A">
              <w:t>___________________________</w:t>
            </w:r>
          </w:p>
          <w:p w:rsidR="001B29AC" w:rsidRPr="00782B3A" w:rsidRDefault="001B29AC" w:rsidP="00F17C59">
            <w:pPr>
              <w:ind w:firstLine="6"/>
              <w:jc w:val="center"/>
            </w:pPr>
            <w:r w:rsidRPr="00782B3A">
              <w:t>(должность)</w:t>
            </w:r>
          </w:p>
          <w:p w:rsidR="001B29AC" w:rsidRPr="00782B3A" w:rsidRDefault="001B29AC" w:rsidP="00F17C59">
            <w:pPr>
              <w:ind w:firstLine="6"/>
            </w:pPr>
            <w:r w:rsidRPr="00782B3A">
              <w:t>___________________________________</w:t>
            </w:r>
          </w:p>
          <w:p w:rsidR="001B29AC" w:rsidRPr="00782B3A" w:rsidRDefault="001B29AC" w:rsidP="00F17C59">
            <w:pPr>
              <w:ind w:firstLine="6"/>
              <w:jc w:val="center"/>
            </w:pPr>
            <w:r w:rsidRPr="00782B3A">
              <w:t>(Ф.И.О.)</w:t>
            </w:r>
          </w:p>
          <w:p w:rsidR="001B29AC" w:rsidRPr="00782B3A" w:rsidRDefault="001B29AC" w:rsidP="00F17C59">
            <w:pPr>
              <w:ind w:firstLine="6"/>
            </w:pPr>
            <w:r w:rsidRPr="00782B3A">
              <w:t xml:space="preserve">                            </w:t>
            </w:r>
          </w:p>
          <w:p w:rsidR="001B29AC" w:rsidRPr="00782B3A" w:rsidRDefault="001B29AC" w:rsidP="00F17C59">
            <w:pPr>
              <w:ind w:firstLine="6"/>
            </w:pPr>
            <w:r w:rsidRPr="00782B3A">
              <w:t xml:space="preserve">        М.П.   «_____» _____________20___г.                     </w:t>
            </w:r>
          </w:p>
        </w:tc>
        <w:tc>
          <w:tcPr>
            <w:tcW w:w="4993" w:type="dxa"/>
            <w:gridSpan w:val="3"/>
          </w:tcPr>
          <w:p w:rsidR="001B29AC" w:rsidRPr="00782B3A" w:rsidRDefault="001B29AC" w:rsidP="00F17C59">
            <w:pPr>
              <w:ind w:firstLine="6"/>
            </w:pPr>
          </w:p>
          <w:p w:rsidR="001B29AC" w:rsidRPr="00782B3A" w:rsidRDefault="001B29AC" w:rsidP="00F17C59">
            <w:pPr>
              <w:ind w:firstLine="6"/>
              <w:jc w:val="center"/>
            </w:pPr>
            <w:r w:rsidRPr="00782B3A">
              <w:t>___________________________</w:t>
            </w:r>
          </w:p>
          <w:p w:rsidR="001B29AC" w:rsidRPr="00782B3A" w:rsidRDefault="001B29AC" w:rsidP="00F17C59">
            <w:pPr>
              <w:ind w:firstLine="6"/>
              <w:jc w:val="center"/>
            </w:pPr>
            <w:r w:rsidRPr="00782B3A">
              <w:t>(должность)</w:t>
            </w:r>
          </w:p>
          <w:p w:rsidR="001B29AC" w:rsidRPr="00782B3A" w:rsidRDefault="001B29AC" w:rsidP="00F17C59">
            <w:pPr>
              <w:ind w:firstLine="6"/>
            </w:pPr>
            <w:r w:rsidRPr="00782B3A">
              <w:t>___________________________________</w:t>
            </w:r>
          </w:p>
          <w:p w:rsidR="001B29AC" w:rsidRPr="00782B3A" w:rsidRDefault="001B29AC" w:rsidP="00F17C59">
            <w:pPr>
              <w:ind w:firstLine="6"/>
              <w:jc w:val="center"/>
            </w:pPr>
            <w:r w:rsidRPr="00782B3A">
              <w:t>(Ф.И.О.)</w:t>
            </w:r>
          </w:p>
          <w:p w:rsidR="001B29AC" w:rsidRPr="00782B3A" w:rsidRDefault="001B29AC" w:rsidP="00F17C59">
            <w:pPr>
              <w:ind w:firstLine="6"/>
            </w:pPr>
            <w:r w:rsidRPr="00782B3A">
              <w:t xml:space="preserve">                            </w:t>
            </w:r>
          </w:p>
          <w:p w:rsidR="001B29AC" w:rsidRPr="00782B3A" w:rsidRDefault="001B29AC" w:rsidP="00F17C59">
            <w:pPr>
              <w:ind w:firstLine="6"/>
            </w:pPr>
            <w:r w:rsidRPr="00782B3A">
              <w:t xml:space="preserve">         М.П.   «_____» _____________20___г.                     </w:t>
            </w:r>
          </w:p>
        </w:tc>
      </w:tr>
      <w:tr w:rsidR="001B29AC">
        <w:trPr>
          <w:gridBefore w:val="1"/>
          <w:gridAfter w:val="1"/>
          <w:wBefore w:w="176" w:type="dxa"/>
          <w:wAfter w:w="34" w:type="dxa"/>
          <w:trHeight w:val="288"/>
        </w:trPr>
        <w:tc>
          <w:tcPr>
            <w:tcW w:w="4956" w:type="dxa"/>
            <w:gridSpan w:val="2"/>
            <w:vAlign w:val="center"/>
          </w:tcPr>
          <w:p w:rsidR="001B29AC" w:rsidRPr="00227830" w:rsidRDefault="001B29AC" w:rsidP="00F17C59">
            <w:pPr>
              <w:pStyle w:val="ConsNonformat"/>
              <w:widowControl/>
              <w:jc w:val="center"/>
              <w:rPr>
                <w:rFonts w:ascii="Times New Roman" w:hAnsi="Times New Roman" w:cs="Times New Roman"/>
                <w:b/>
                <w:bCs/>
                <w:sz w:val="24"/>
                <w:szCs w:val="24"/>
              </w:rPr>
            </w:pPr>
          </w:p>
        </w:tc>
        <w:tc>
          <w:tcPr>
            <w:tcW w:w="4723" w:type="dxa"/>
            <w:vAlign w:val="center"/>
          </w:tcPr>
          <w:p w:rsidR="001B29AC" w:rsidRPr="00227830" w:rsidRDefault="001B29AC" w:rsidP="00F17C59">
            <w:pPr>
              <w:pStyle w:val="ConsNonformat"/>
              <w:widowControl/>
              <w:jc w:val="center"/>
              <w:rPr>
                <w:rFonts w:ascii="Times New Roman" w:hAnsi="Times New Roman" w:cs="Times New Roman"/>
                <w:b/>
                <w:bCs/>
                <w:sz w:val="24"/>
                <w:szCs w:val="24"/>
              </w:rPr>
            </w:pPr>
          </w:p>
        </w:tc>
      </w:tr>
    </w:tbl>
    <w:p w:rsidR="001B29AC" w:rsidRPr="00FB00F1" w:rsidRDefault="001B29AC" w:rsidP="006773BE">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both"/>
        <w:rPr>
          <w:b/>
          <w:bCs/>
        </w:rPr>
      </w:pPr>
      <w:r w:rsidRPr="00FB00F1">
        <w:rPr>
          <w:b/>
          <w:bCs/>
        </w:rPr>
        <w:br w:type="page"/>
      </w:r>
    </w:p>
    <w:p w:rsidR="001B29AC" w:rsidRPr="00FB00F1" w:rsidRDefault="001B29AC" w:rsidP="00975D9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r>
        <w:rPr>
          <w:b/>
          <w:bCs/>
        </w:rPr>
        <w:t xml:space="preserve">                                                                                                      Приложение №_____</w:t>
      </w:r>
    </w:p>
    <w:p w:rsidR="001B29AC" w:rsidRDefault="001B29AC" w:rsidP="001857B2">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r w:rsidRPr="00FB00F1">
        <w:rPr>
          <w:b/>
          <w:bCs/>
        </w:rPr>
        <w:t xml:space="preserve">к договору </w:t>
      </w:r>
      <w:r>
        <w:rPr>
          <w:b/>
          <w:bCs/>
        </w:rPr>
        <w:t xml:space="preserve">по оказанию услуг </w:t>
      </w:r>
    </w:p>
    <w:p w:rsidR="001B29AC" w:rsidRPr="00FB00F1" w:rsidRDefault="001B29AC" w:rsidP="00975D9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 xml:space="preserve">                                                                                                  </w:t>
      </w:r>
      <w:r w:rsidRPr="00FB00F1">
        <w:rPr>
          <w:b/>
          <w:bCs/>
        </w:rPr>
        <w:t>№__</w:t>
      </w:r>
      <w:r>
        <w:rPr>
          <w:b/>
          <w:bCs/>
        </w:rPr>
        <w:t>_</w:t>
      </w:r>
      <w:r w:rsidRPr="00FB00F1">
        <w:rPr>
          <w:b/>
          <w:bCs/>
        </w:rPr>
        <w:t xml:space="preserve"> </w:t>
      </w:r>
      <w:r>
        <w:rPr>
          <w:b/>
          <w:bCs/>
        </w:rPr>
        <w:t xml:space="preserve"> от «___»______ 20__</w:t>
      </w:r>
      <w:r w:rsidRPr="00FB00F1">
        <w:rPr>
          <w:b/>
          <w:bCs/>
        </w:rPr>
        <w:t>г.</w:t>
      </w:r>
    </w:p>
    <w:p w:rsidR="001B29AC" w:rsidRDefault="001B29AC" w:rsidP="006773BE">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bCs/>
        </w:rPr>
      </w:pPr>
    </w:p>
    <w:p w:rsidR="001B29AC" w:rsidRDefault="001B29AC" w:rsidP="006773BE">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bCs/>
        </w:rPr>
      </w:pPr>
    </w:p>
    <w:p w:rsidR="001B29AC" w:rsidRPr="00FB00F1" w:rsidRDefault="001B29AC" w:rsidP="006773BE">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bCs/>
        </w:rPr>
      </w:pPr>
    </w:p>
    <w:p w:rsidR="001B29AC" w:rsidRPr="00FB00F1" w:rsidRDefault="001B29AC" w:rsidP="006773BE">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bCs/>
        </w:rPr>
      </w:pPr>
      <w:r w:rsidRPr="00FB00F1">
        <w:rPr>
          <w:b/>
          <w:bCs/>
        </w:rPr>
        <w:t>ПЕРЕЧЕНЬ УСЛУГ</w:t>
      </w:r>
    </w:p>
    <w:p w:rsidR="001B29AC" w:rsidRPr="00FB00F1" w:rsidRDefault="001B29AC" w:rsidP="006773BE">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bCs/>
        </w:rPr>
      </w:pPr>
    </w:p>
    <w:tbl>
      <w:tblPr>
        <w:tblW w:w="4804"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9"/>
        <w:gridCol w:w="4371"/>
        <w:gridCol w:w="1399"/>
        <w:gridCol w:w="2446"/>
      </w:tblGrid>
      <w:tr w:rsidR="001B29AC" w:rsidRPr="00FB00F1">
        <w:trPr>
          <w:trHeight w:val="1014"/>
        </w:trPr>
        <w:tc>
          <w:tcPr>
            <w:tcW w:w="532" w:type="pct"/>
          </w:tcPr>
          <w:p w:rsidR="001B29AC" w:rsidRPr="00F5236A" w:rsidRDefault="001B29AC" w:rsidP="00F5236A">
            <w:pPr>
              <w:pStyle w:val="BodyTextIndent"/>
              <w:ind w:left="0" w:firstLine="0"/>
              <w:rPr>
                <w:b/>
                <w:bCs/>
              </w:rPr>
            </w:pPr>
            <w:r w:rsidRPr="00F5236A">
              <w:rPr>
                <w:b/>
                <w:bCs/>
              </w:rPr>
              <w:t>№</w:t>
            </w:r>
          </w:p>
          <w:p w:rsidR="001B29AC" w:rsidRPr="00F5236A" w:rsidRDefault="001B29AC" w:rsidP="00F5236A">
            <w:pPr>
              <w:pStyle w:val="BodyTextIndent"/>
              <w:ind w:left="0" w:firstLine="0"/>
              <w:rPr>
                <w:b/>
                <w:bCs/>
              </w:rPr>
            </w:pPr>
            <w:r w:rsidRPr="00F5236A">
              <w:rPr>
                <w:b/>
                <w:bCs/>
              </w:rPr>
              <w:t>этапа</w:t>
            </w:r>
          </w:p>
        </w:tc>
        <w:tc>
          <w:tcPr>
            <w:tcW w:w="2377" w:type="pct"/>
          </w:tcPr>
          <w:p w:rsidR="001B29AC" w:rsidRPr="00F5236A" w:rsidRDefault="001B29AC" w:rsidP="00F5236A">
            <w:pPr>
              <w:pStyle w:val="BodyTextIndent"/>
              <w:ind w:left="0" w:firstLine="0"/>
              <w:rPr>
                <w:b/>
                <w:bCs/>
              </w:rPr>
            </w:pPr>
          </w:p>
          <w:p w:rsidR="001B29AC" w:rsidRPr="00F5236A" w:rsidRDefault="001B29AC" w:rsidP="00F5236A">
            <w:pPr>
              <w:pStyle w:val="BodyTextIndent"/>
              <w:ind w:left="0" w:firstLine="0"/>
              <w:rPr>
                <w:b/>
                <w:bCs/>
              </w:rPr>
            </w:pPr>
            <w:r w:rsidRPr="00F5236A">
              <w:rPr>
                <w:b/>
                <w:bCs/>
              </w:rPr>
              <w:t>Наименование услуги</w:t>
            </w:r>
          </w:p>
        </w:tc>
        <w:tc>
          <w:tcPr>
            <w:tcW w:w="761" w:type="pct"/>
          </w:tcPr>
          <w:p w:rsidR="001B29AC" w:rsidRPr="00F5236A" w:rsidRDefault="001B29AC" w:rsidP="00F5236A">
            <w:pPr>
              <w:pStyle w:val="BodyTextIndent"/>
              <w:ind w:left="0" w:firstLine="0"/>
              <w:rPr>
                <w:b/>
                <w:bCs/>
              </w:rPr>
            </w:pPr>
            <w:r w:rsidRPr="00F5236A">
              <w:rPr>
                <w:b/>
                <w:bCs/>
              </w:rPr>
              <w:t xml:space="preserve">Срок оказания услуг </w:t>
            </w:r>
          </w:p>
          <w:p w:rsidR="001B29AC" w:rsidRPr="00F5236A" w:rsidRDefault="001B29AC" w:rsidP="00F5236A">
            <w:pPr>
              <w:pStyle w:val="BodyTextIndent"/>
              <w:ind w:left="0" w:firstLine="0"/>
              <w:rPr>
                <w:b/>
                <w:bCs/>
              </w:rPr>
            </w:pPr>
          </w:p>
        </w:tc>
        <w:tc>
          <w:tcPr>
            <w:tcW w:w="1330" w:type="pct"/>
          </w:tcPr>
          <w:p w:rsidR="001B29AC" w:rsidRPr="00F5236A" w:rsidRDefault="001B29AC" w:rsidP="00F5236A">
            <w:pPr>
              <w:pStyle w:val="BodyTextIndent"/>
              <w:ind w:left="0" w:firstLine="0"/>
              <w:rPr>
                <w:b/>
                <w:bCs/>
              </w:rPr>
            </w:pPr>
            <w:r w:rsidRPr="00F5236A">
              <w:rPr>
                <w:b/>
                <w:bCs/>
              </w:rPr>
              <w:t>Стоимость услуг без НДС, рублей</w:t>
            </w:r>
          </w:p>
        </w:tc>
      </w:tr>
      <w:tr w:rsidR="001B29AC" w:rsidRPr="00FB00F1">
        <w:tc>
          <w:tcPr>
            <w:tcW w:w="532" w:type="pct"/>
          </w:tcPr>
          <w:p w:rsidR="001B29AC" w:rsidRPr="00F5236A" w:rsidRDefault="001B29AC" w:rsidP="00F5236A">
            <w:pPr>
              <w:pStyle w:val="BodyTextIndent"/>
              <w:numPr>
                <w:ilvl w:val="0"/>
                <w:numId w:val="10"/>
              </w:numPr>
              <w:tabs>
                <w:tab w:val="num" w:pos="0"/>
              </w:tabs>
              <w:spacing w:after="60"/>
              <w:ind w:left="540" w:right="252" w:hanging="540"/>
              <w:jc w:val="left"/>
              <w:rPr>
                <w:b/>
                <w:bCs/>
              </w:rPr>
            </w:pPr>
          </w:p>
        </w:tc>
        <w:tc>
          <w:tcPr>
            <w:tcW w:w="2377" w:type="pct"/>
          </w:tcPr>
          <w:p w:rsidR="001B29AC" w:rsidRPr="00FB00F1" w:rsidRDefault="001B29AC"/>
        </w:tc>
        <w:tc>
          <w:tcPr>
            <w:tcW w:w="761" w:type="pct"/>
            <w:vAlign w:val="bottom"/>
          </w:tcPr>
          <w:p w:rsidR="001B29AC" w:rsidRPr="00FB00F1" w:rsidRDefault="001B29AC" w:rsidP="00F5236A">
            <w:pPr>
              <w:jc w:val="center"/>
            </w:pPr>
          </w:p>
        </w:tc>
        <w:tc>
          <w:tcPr>
            <w:tcW w:w="1330" w:type="pct"/>
            <w:vAlign w:val="bottom"/>
          </w:tcPr>
          <w:p w:rsidR="001B29AC" w:rsidRPr="00FB00F1" w:rsidRDefault="001B29AC" w:rsidP="00F5236A">
            <w:pPr>
              <w:jc w:val="right"/>
            </w:pPr>
          </w:p>
        </w:tc>
      </w:tr>
      <w:tr w:rsidR="001B29AC" w:rsidRPr="00FB00F1">
        <w:tc>
          <w:tcPr>
            <w:tcW w:w="532" w:type="pct"/>
          </w:tcPr>
          <w:p w:rsidR="001B29AC" w:rsidRPr="00F5236A" w:rsidRDefault="001B29AC" w:rsidP="00F5236A">
            <w:pPr>
              <w:pStyle w:val="BodyTextIndent"/>
              <w:numPr>
                <w:ilvl w:val="0"/>
                <w:numId w:val="10"/>
              </w:numPr>
              <w:spacing w:after="60"/>
              <w:ind w:left="540" w:right="252" w:hanging="540"/>
              <w:jc w:val="left"/>
              <w:rPr>
                <w:b/>
                <w:bCs/>
              </w:rPr>
            </w:pPr>
          </w:p>
        </w:tc>
        <w:tc>
          <w:tcPr>
            <w:tcW w:w="2377" w:type="pct"/>
          </w:tcPr>
          <w:p w:rsidR="001B29AC" w:rsidRPr="00FB00F1" w:rsidRDefault="001B29AC"/>
        </w:tc>
        <w:tc>
          <w:tcPr>
            <w:tcW w:w="761" w:type="pct"/>
            <w:vAlign w:val="bottom"/>
          </w:tcPr>
          <w:p w:rsidR="001B29AC" w:rsidRPr="00FB00F1" w:rsidRDefault="001B29AC" w:rsidP="00F5236A">
            <w:pPr>
              <w:jc w:val="center"/>
            </w:pPr>
          </w:p>
        </w:tc>
        <w:tc>
          <w:tcPr>
            <w:tcW w:w="1330" w:type="pct"/>
            <w:vAlign w:val="bottom"/>
          </w:tcPr>
          <w:p w:rsidR="001B29AC" w:rsidRPr="00FB00F1" w:rsidRDefault="001B29AC" w:rsidP="00F5236A">
            <w:pPr>
              <w:jc w:val="right"/>
            </w:pPr>
          </w:p>
        </w:tc>
      </w:tr>
      <w:tr w:rsidR="001B29AC" w:rsidRPr="00FB00F1">
        <w:tc>
          <w:tcPr>
            <w:tcW w:w="532" w:type="pct"/>
          </w:tcPr>
          <w:p w:rsidR="001B29AC" w:rsidRPr="00F5236A" w:rsidRDefault="001B29AC" w:rsidP="00F5236A">
            <w:pPr>
              <w:pStyle w:val="CommentText"/>
              <w:numPr>
                <w:ilvl w:val="0"/>
                <w:numId w:val="10"/>
              </w:numPr>
              <w:ind w:left="540" w:right="252" w:hanging="540"/>
              <w:jc w:val="left"/>
              <w:rPr>
                <w:b/>
                <w:bCs/>
                <w:sz w:val="24"/>
                <w:szCs w:val="24"/>
              </w:rPr>
            </w:pPr>
          </w:p>
        </w:tc>
        <w:tc>
          <w:tcPr>
            <w:tcW w:w="2377" w:type="pct"/>
          </w:tcPr>
          <w:p w:rsidR="001B29AC" w:rsidRPr="00FB00F1" w:rsidRDefault="001B29AC"/>
        </w:tc>
        <w:tc>
          <w:tcPr>
            <w:tcW w:w="761" w:type="pct"/>
            <w:vAlign w:val="bottom"/>
          </w:tcPr>
          <w:p w:rsidR="001B29AC" w:rsidRPr="00FB00F1" w:rsidRDefault="001B29AC" w:rsidP="00F5236A">
            <w:pPr>
              <w:jc w:val="center"/>
            </w:pPr>
          </w:p>
        </w:tc>
        <w:tc>
          <w:tcPr>
            <w:tcW w:w="1330" w:type="pct"/>
            <w:vAlign w:val="bottom"/>
          </w:tcPr>
          <w:p w:rsidR="001B29AC" w:rsidRPr="00FB00F1" w:rsidRDefault="001B29AC" w:rsidP="00F5236A">
            <w:pPr>
              <w:jc w:val="right"/>
            </w:pPr>
          </w:p>
        </w:tc>
      </w:tr>
      <w:tr w:rsidR="001B29AC" w:rsidRPr="00FB00F1">
        <w:tc>
          <w:tcPr>
            <w:tcW w:w="532" w:type="pct"/>
          </w:tcPr>
          <w:p w:rsidR="001B29AC" w:rsidRPr="00F5236A" w:rsidRDefault="001B29AC" w:rsidP="00F5236A">
            <w:pPr>
              <w:pStyle w:val="CommentText"/>
              <w:numPr>
                <w:ilvl w:val="0"/>
                <w:numId w:val="10"/>
              </w:numPr>
              <w:ind w:left="540" w:right="252" w:hanging="540"/>
              <w:jc w:val="left"/>
              <w:rPr>
                <w:b/>
                <w:bCs/>
                <w:sz w:val="24"/>
                <w:szCs w:val="24"/>
              </w:rPr>
            </w:pPr>
          </w:p>
        </w:tc>
        <w:tc>
          <w:tcPr>
            <w:tcW w:w="2377" w:type="pct"/>
          </w:tcPr>
          <w:p w:rsidR="001B29AC" w:rsidRPr="00FB00F1" w:rsidRDefault="001B29AC"/>
        </w:tc>
        <w:tc>
          <w:tcPr>
            <w:tcW w:w="761" w:type="pct"/>
            <w:vAlign w:val="bottom"/>
          </w:tcPr>
          <w:p w:rsidR="001B29AC" w:rsidRPr="00FB00F1" w:rsidRDefault="001B29AC" w:rsidP="00F5236A">
            <w:pPr>
              <w:jc w:val="center"/>
            </w:pPr>
          </w:p>
        </w:tc>
        <w:tc>
          <w:tcPr>
            <w:tcW w:w="1330" w:type="pct"/>
            <w:vAlign w:val="bottom"/>
          </w:tcPr>
          <w:p w:rsidR="001B29AC" w:rsidRPr="00FB00F1" w:rsidRDefault="001B29AC" w:rsidP="00F5236A">
            <w:pPr>
              <w:jc w:val="right"/>
            </w:pPr>
          </w:p>
        </w:tc>
      </w:tr>
    </w:tbl>
    <w:p w:rsidR="001B29AC" w:rsidRPr="00FB00F1" w:rsidRDefault="001B29AC" w:rsidP="006773BE">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bCs/>
        </w:rPr>
      </w:pPr>
    </w:p>
    <w:tbl>
      <w:tblPr>
        <w:tblW w:w="15003" w:type="dxa"/>
        <w:tblInd w:w="2" w:type="dxa"/>
        <w:tblLook w:val="01E0"/>
      </w:tblPr>
      <w:tblGrid>
        <w:gridCol w:w="4786"/>
        <w:gridCol w:w="4551"/>
        <w:gridCol w:w="236"/>
        <w:gridCol w:w="5430"/>
      </w:tblGrid>
      <w:tr w:rsidR="001B29AC" w:rsidRPr="00FB00F1">
        <w:trPr>
          <w:gridAfter w:val="1"/>
          <w:wAfter w:w="5432" w:type="dxa"/>
        </w:trPr>
        <w:tc>
          <w:tcPr>
            <w:tcW w:w="9337" w:type="dxa"/>
            <w:gridSpan w:val="2"/>
          </w:tcPr>
          <w:p w:rsidR="001B29AC" w:rsidRPr="00F5236A" w:rsidRDefault="001B29AC" w:rsidP="00F5236A">
            <w:pPr>
              <w:pStyle w:val="BodyTextIndent"/>
              <w:ind w:left="0" w:firstLine="0"/>
              <w:jc w:val="left"/>
              <w:rPr>
                <w:b/>
                <w:bCs/>
              </w:rPr>
            </w:pPr>
            <w:r w:rsidRPr="00F5236A">
              <w:rPr>
                <w:b/>
                <w:bCs/>
              </w:rPr>
              <w:t>Итого без НДС, руб.:</w:t>
            </w:r>
          </w:p>
        </w:tc>
        <w:tc>
          <w:tcPr>
            <w:tcW w:w="234" w:type="dxa"/>
          </w:tcPr>
          <w:p w:rsidR="001B29AC" w:rsidRPr="00F5236A" w:rsidRDefault="001B29AC" w:rsidP="00F5236A">
            <w:pPr>
              <w:pStyle w:val="BodyTextIndent"/>
              <w:ind w:firstLine="0"/>
              <w:jc w:val="right"/>
              <w:rPr>
                <w:b/>
                <w:bCs/>
              </w:rPr>
            </w:pPr>
          </w:p>
        </w:tc>
      </w:tr>
      <w:tr w:rsidR="001B29AC" w:rsidRPr="00FB00F1">
        <w:trPr>
          <w:gridAfter w:val="1"/>
          <w:wAfter w:w="5432" w:type="dxa"/>
        </w:trPr>
        <w:tc>
          <w:tcPr>
            <w:tcW w:w="9337" w:type="dxa"/>
            <w:gridSpan w:val="2"/>
          </w:tcPr>
          <w:p w:rsidR="001B29AC" w:rsidRPr="00F5236A" w:rsidRDefault="001B29AC" w:rsidP="00F5236A">
            <w:pPr>
              <w:pStyle w:val="BodyTextIndent"/>
              <w:ind w:left="0" w:firstLine="0"/>
              <w:jc w:val="left"/>
              <w:rPr>
                <w:b/>
                <w:bCs/>
              </w:rPr>
            </w:pPr>
            <w:r w:rsidRPr="00F5236A">
              <w:rPr>
                <w:b/>
                <w:bCs/>
              </w:rPr>
              <w:t>НДС 18%, руб.:</w:t>
            </w:r>
          </w:p>
        </w:tc>
        <w:tc>
          <w:tcPr>
            <w:tcW w:w="234" w:type="dxa"/>
          </w:tcPr>
          <w:p w:rsidR="001B29AC" w:rsidRPr="00F5236A" w:rsidRDefault="001B29AC" w:rsidP="00F5236A">
            <w:pPr>
              <w:pStyle w:val="BodyTextIndent"/>
              <w:ind w:left="0" w:firstLine="0"/>
              <w:jc w:val="right"/>
              <w:rPr>
                <w:b/>
                <w:bCs/>
              </w:rPr>
            </w:pPr>
          </w:p>
        </w:tc>
      </w:tr>
      <w:tr w:rsidR="001B29AC" w:rsidRPr="00FB00F1">
        <w:trPr>
          <w:gridAfter w:val="1"/>
          <w:wAfter w:w="5432" w:type="dxa"/>
          <w:trHeight w:val="992"/>
        </w:trPr>
        <w:tc>
          <w:tcPr>
            <w:tcW w:w="9337" w:type="dxa"/>
            <w:gridSpan w:val="2"/>
          </w:tcPr>
          <w:p w:rsidR="001B29AC" w:rsidRPr="00F5236A" w:rsidRDefault="001B29AC" w:rsidP="00F5236A">
            <w:pPr>
              <w:pStyle w:val="BodyTextIndent"/>
              <w:ind w:left="0" w:firstLine="0"/>
              <w:jc w:val="left"/>
              <w:rPr>
                <w:b/>
                <w:bCs/>
              </w:rPr>
            </w:pPr>
            <w:r w:rsidRPr="00F5236A">
              <w:rPr>
                <w:b/>
                <w:bCs/>
              </w:rPr>
              <w:t>Итого с НДС 18%, руб.:</w:t>
            </w:r>
          </w:p>
        </w:tc>
        <w:tc>
          <w:tcPr>
            <w:tcW w:w="234" w:type="dxa"/>
          </w:tcPr>
          <w:p w:rsidR="001B29AC" w:rsidRPr="00F5236A" w:rsidRDefault="001B29AC" w:rsidP="00F5236A">
            <w:pPr>
              <w:pStyle w:val="BodyTextIndent"/>
              <w:ind w:left="0" w:firstLine="0"/>
              <w:jc w:val="right"/>
              <w:rPr>
                <w:b/>
                <w:bCs/>
              </w:rPr>
            </w:pPr>
          </w:p>
        </w:tc>
      </w:tr>
      <w:tr w:rsidR="001B29AC" w:rsidRPr="00FB00F1">
        <w:tc>
          <w:tcPr>
            <w:tcW w:w="4786" w:type="dxa"/>
          </w:tcPr>
          <w:p w:rsidR="001B29AC" w:rsidRPr="00782B3A" w:rsidRDefault="001B29AC" w:rsidP="00672831">
            <w:pPr>
              <w:ind w:firstLine="6"/>
              <w:jc w:val="center"/>
              <w:rPr>
                <w:b/>
                <w:bCs/>
              </w:rPr>
            </w:pPr>
            <w:r>
              <w:rPr>
                <w:b/>
                <w:bCs/>
              </w:rPr>
              <w:t>От ИСПОЛНИТЕЛЯ</w:t>
            </w:r>
            <w:r w:rsidRPr="00782B3A">
              <w:rPr>
                <w:b/>
                <w:bCs/>
              </w:rPr>
              <w:t>:</w:t>
            </w:r>
          </w:p>
          <w:p w:rsidR="001B29AC" w:rsidRPr="00782B3A" w:rsidRDefault="001B29AC" w:rsidP="00672831">
            <w:pPr>
              <w:ind w:firstLine="6"/>
            </w:pPr>
          </w:p>
          <w:p w:rsidR="001B29AC" w:rsidRPr="00782B3A" w:rsidRDefault="001B29AC" w:rsidP="00672831">
            <w:pPr>
              <w:ind w:firstLine="6"/>
              <w:jc w:val="center"/>
            </w:pPr>
            <w:r w:rsidRPr="00782B3A">
              <w:t>___________________________</w:t>
            </w:r>
          </w:p>
          <w:p w:rsidR="001B29AC" w:rsidRPr="00782B3A" w:rsidRDefault="001B29AC" w:rsidP="00672831">
            <w:pPr>
              <w:ind w:firstLine="6"/>
              <w:jc w:val="center"/>
            </w:pPr>
            <w:r w:rsidRPr="00782B3A">
              <w:t>(должность)</w:t>
            </w:r>
          </w:p>
          <w:p w:rsidR="001B29AC" w:rsidRPr="00782B3A" w:rsidRDefault="001B29AC" w:rsidP="00672831">
            <w:pPr>
              <w:ind w:firstLine="6"/>
            </w:pPr>
          </w:p>
          <w:p w:rsidR="001B29AC" w:rsidRPr="00782B3A" w:rsidRDefault="001B29AC" w:rsidP="00672831">
            <w:pPr>
              <w:ind w:firstLine="6"/>
            </w:pPr>
            <w:r w:rsidRPr="00782B3A">
              <w:t>___________________________________</w:t>
            </w:r>
          </w:p>
          <w:p w:rsidR="001B29AC" w:rsidRPr="00782B3A" w:rsidRDefault="001B29AC" w:rsidP="00672831">
            <w:pPr>
              <w:ind w:firstLine="6"/>
              <w:jc w:val="center"/>
            </w:pPr>
            <w:r w:rsidRPr="00782B3A">
              <w:t>(Ф.И.О.)</w:t>
            </w:r>
          </w:p>
          <w:p w:rsidR="001B29AC" w:rsidRPr="00782B3A" w:rsidRDefault="001B29AC" w:rsidP="00672831">
            <w:pPr>
              <w:ind w:firstLine="6"/>
            </w:pPr>
            <w:r w:rsidRPr="00782B3A">
              <w:t xml:space="preserve">                            </w:t>
            </w:r>
          </w:p>
          <w:p w:rsidR="001B29AC" w:rsidRPr="00782B3A" w:rsidRDefault="001B29AC" w:rsidP="00672831">
            <w:pPr>
              <w:ind w:firstLine="6"/>
            </w:pPr>
            <w:r w:rsidRPr="00782B3A">
              <w:t xml:space="preserve">         М.П.   «_____» _____________20___г.                     </w:t>
            </w:r>
          </w:p>
        </w:tc>
        <w:tc>
          <w:tcPr>
            <w:tcW w:w="4785" w:type="dxa"/>
            <w:gridSpan w:val="2"/>
          </w:tcPr>
          <w:p w:rsidR="001B29AC" w:rsidRPr="00782B3A" w:rsidRDefault="001B29AC" w:rsidP="00672831">
            <w:pPr>
              <w:ind w:firstLine="6"/>
              <w:jc w:val="center"/>
              <w:rPr>
                <w:b/>
                <w:bCs/>
              </w:rPr>
            </w:pPr>
            <w:r>
              <w:rPr>
                <w:b/>
                <w:bCs/>
              </w:rPr>
              <w:t>От ЗАКАЗЧИКА</w:t>
            </w:r>
            <w:r w:rsidRPr="00782B3A">
              <w:rPr>
                <w:b/>
                <w:bCs/>
              </w:rPr>
              <w:t>:</w:t>
            </w:r>
          </w:p>
          <w:p w:rsidR="001B29AC" w:rsidRPr="00782B3A" w:rsidRDefault="001B29AC" w:rsidP="00672831">
            <w:pPr>
              <w:ind w:firstLine="6"/>
            </w:pPr>
          </w:p>
          <w:p w:rsidR="001B29AC" w:rsidRPr="00782B3A" w:rsidRDefault="001B29AC" w:rsidP="00672831">
            <w:pPr>
              <w:ind w:firstLine="6"/>
              <w:jc w:val="center"/>
            </w:pPr>
            <w:r w:rsidRPr="00782B3A">
              <w:t>___________________________</w:t>
            </w:r>
          </w:p>
          <w:p w:rsidR="001B29AC" w:rsidRPr="00782B3A" w:rsidRDefault="001B29AC" w:rsidP="00672831">
            <w:pPr>
              <w:ind w:firstLine="6"/>
              <w:jc w:val="center"/>
            </w:pPr>
            <w:r w:rsidRPr="00782B3A">
              <w:t>(должность)</w:t>
            </w:r>
          </w:p>
          <w:p w:rsidR="001B29AC" w:rsidRPr="00782B3A" w:rsidRDefault="001B29AC" w:rsidP="00672831">
            <w:pPr>
              <w:ind w:firstLine="6"/>
            </w:pPr>
          </w:p>
          <w:p w:rsidR="001B29AC" w:rsidRPr="00782B3A" w:rsidRDefault="001B29AC" w:rsidP="00672831">
            <w:pPr>
              <w:ind w:firstLine="6"/>
            </w:pPr>
            <w:r w:rsidRPr="00782B3A">
              <w:t>___________________________________</w:t>
            </w:r>
          </w:p>
          <w:p w:rsidR="001B29AC" w:rsidRPr="00782B3A" w:rsidRDefault="001B29AC" w:rsidP="00672831">
            <w:pPr>
              <w:ind w:firstLine="6"/>
              <w:jc w:val="center"/>
            </w:pPr>
            <w:r w:rsidRPr="00782B3A">
              <w:t>(Ф.И.О.)</w:t>
            </w:r>
          </w:p>
          <w:p w:rsidR="001B29AC" w:rsidRPr="00782B3A" w:rsidRDefault="001B29AC" w:rsidP="00672831">
            <w:pPr>
              <w:ind w:firstLine="6"/>
            </w:pPr>
            <w:r w:rsidRPr="00782B3A">
              <w:t xml:space="preserve">                            </w:t>
            </w:r>
          </w:p>
          <w:p w:rsidR="001B29AC" w:rsidRPr="00782B3A" w:rsidRDefault="001B29AC" w:rsidP="00672831">
            <w:pPr>
              <w:ind w:firstLine="6"/>
            </w:pPr>
            <w:r w:rsidRPr="00782B3A">
              <w:t xml:space="preserve">        М.П.   «_____» _____________20___г.                     </w:t>
            </w:r>
          </w:p>
        </w:tc>
        <w:tc>
          <w:tcPr>
            <w:tcW w:w="5432" w:type="dxa"/>
          </w:tcPr>
          <w:p w:rsidR="001B29AC" w:rsidRDefault="001B29AC" w:rsidP="00672831">
            <w:pPr>
              <w:pStyle w:val="ConsNonformat"/>
              <w:widowControl/>
              <w:rPr>
                <w:rFonts w:ascii="Times New Roman" w:hAnsi="Times New Roman" w:cs="Times New Roman"/>
                <w:sz w:val="24"/>
                <w:szCs w:val="24"/>
              </w:rPr>
            </w:pPr>
          </w:p>
        </w:tc>
      </w:tr>
      <w:tr w:rsidR="001B29AC" w:rsidRPr="00FB00F1">
        <w:trPr>
          <w:gridAfter w:val="1"/>
          <w:wAfter w:w="5432" w:type="dxa"/>
        </w:trPr>
        <w:tc>
          <w:tcPr>
            <w:tcW w:w="4786" w:type="dxa"/>
          </w:tcPr>
          <w:p w:rsidR="001B29AC" w:rsidRPr="00FB00F1" w:rsidRDefault="001B29AC" w:rsidP="00F5236A">
            <w:pPr>
              <w:spacing w:line="269" w:lineRule="exact"/>
              <w:ind w:right="44"/>
              <w:jc w:val="center"/>
            </w:pPr>
          </w:p>
        </w:tc>
        <w:tc>
          <w:tcPr>
            <w:tcW w:w="4785" w:type="dxa"/>
            <w:gridSpan w:val="2"/>
          </w:tcPr>
          <w:p w:rsidR="001B29AC" w:rsidRPr="00FB00F1" w:rsidRDefault="001B29AC" w:rsidP="00F5236A">
            <w:pPr>
              <w:spacing w:line="269" w:lineRule="exact"/>
              <w:ind w:right="44"/>
              <w:jc w:val="center"/>
            </w:pPr>
          </w:p>
        </w:tc>
      </w:tr>
    </w:tbl>
    <w:p w:rsidR="001B29AC" w:rsidRPr="00FB00F1" w:rsidRDefault="001B29AC" w:rsidP="006773BE">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1B29AC" w:rsidRPr="00FB00F1"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1B29AC" w:rsidRPr="00FB00F1"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1B29AC" w:rsidRPr="00FB00F1"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1B29AC" w:rsidRPr="00FB00F1"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1B29AC" w:rsidRPr="00FB00F1"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1B29AC" w:rsidRPr="00FB00F1"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1B29AC" w:rsidRPr="00FB00F1"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1B29AC" w:rsidRPr="00FB00F1"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1B29AC" w:rsidRPr="00FB00F1"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1B29AC" w:rsidRPr="00FB00F1"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1B29AC" w:rsidRPr="00FB00F1"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1B29AC" w:rsidRPr="00FB00F1"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1B29AC" w:rsidRPr="00FB00F1"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1B29AC" w:rsidRPr="00FB00F1"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29AC" w:rsidRPr="00FB00F1"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29AC" w:rsidRPr="00FB00F1"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29AC"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29AC" w:rsidRPr="00FB00F1"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29AC" w:rsidRPr="00FB00F1" w:rsidRDefault="001B29AC" w:rsidP="00975D9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r>
        <w:rPr>
          <w:b/>
          <w:bCs/>
        </w:rPr>
        <w:t xml:space="preserve">                                                                                                     Приложение № ______</w:t>
      </w:r>
    </w:p>
    <w:p w:rsidR="001B29AC" w:rsidRDefault="001B29AC" w:rsidP="001857B2">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r w:rsidRPr="00FB00F1">
        <w:rPr>
          <w:b/>
          <w:bCs/>
        </w:rPr>
        <w:t xml:space="preserve">к договору </w:t>
      </w:r>
      <w:r>
        <w:rPr>
          <w:b/>
          <w:bCs/>
        </w:rPr>
        <w:t>по оказанию</w:t>
      </w:r>
      <w:r w:rsidRPr="00FB00F1">
        <w:rPr>
          <w:b/>
          <w:bCs/>
        </w:rPr>
        <w:t xml:space="preserve"> услуг </w:t>
      </w:r>
    </w:p>
    <w:p w:rsidR="001B29AC" w:rsidRPr="00FB00F1" w:rsidRDefault="001B29AC" w:rsidP="00975D9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 xml:space="preserve">                                                                                                   №____ от «___» ____ 20__</w:t>
      </w:r>
      <w:r w:rsidRPr="00FB00F1">
        <w:rPr>
          <w:b/>
          <w:bCs/>
        </w:rPr>
        <w:t>_ г.</w:t>
      </w:r>
    </w:p>
    <w:p w:rsidR="001B29AC" w:rsidRPr="00FB00F1" w:rsidRDefault="001B29AC" w:rsidP="001857B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1B29AC" w:rsidRPr="00FB00F1" w:rsidRDefault="001B29AC" w:rsidP="004F6C98">
      <w:pPr>
        <w:jc w:val="center"/>
        <w:rPr>
          <w:b/>
          <w:bCs/>
        </w:rPr>
      </w:pPr>
      <w:r w:rsidRPr="00FB00F1">
        <w:rPr>
          <w:b/>
          <w:bCs/>
        </w:rPr>
        <w:t xml:space="preserve">АКТ </w:t>
      </w:r>
    </w:p>
    <w:p w:rsidR="001B29AC" w:rsidRPr="00FB00F1" w:rsidRDefault="001B29AC" w:rsidP="004F6C98">
      <w:pPr>
        <w:jc w:val="center"/>
        <w:rPr>
          <w:b/>
          <w:bCs/>
        </w:rPr>
      </w:pPr>
      <w:r w:rsidRPr="00FB00F1">
        <w:rPr>
          <w:b/>
          <w:bCs/>
        </w:rPr>
        <w:t>приема-сдачи оказанных услуг</w:t>
      </w:r>
    </w:p>
    <w:p w:rsidR="001B29AC" w:rsidRPr="00FB00F1" w:rsidRDefault="001B29AC" w:rsidP="004F6C98">
      <w:pPr>
        <w:jc w:val="center"/>
      </w:pPr>
    </w:p>
    <w:p w:rsidR="001B29AC" w:rsidRPr="00FB00F1" w:rsidRDefault="001B29AC" w:rsidP="004F6C98">
      <w:pPr>
        <w:jc w:val="center"/>
      </w:pPr>
      <w:r w:rsidRPr="00FB00F1">
        <w:t>г. ____</w:t>
      </w:r>
      <w:r>
        <w:t>_______</w:t>
      </w:r>
      <w:r>
        <w:tab/>
      </w:r>
      <w:r>
        <w:tab/>
      </w:r>
      <w:r>
        <w:tab/>
      </w:r>
      <w:r>
        <w:tab/>
      </w:r>
      <w:r>
        <w:tab/>
      </w:r>
      <w:r>
        <w:tab/>
      </w:r>
      <w:r>
        <w:tab/>
        <w:t>«___» ________ 20__</w:t>
      </w:r>
      <w:r w:rsidRPr="00FB00F1">
        <w:t>_ г.</w:t>
      </w:r>
    </w:p>
    <w:p w:rsidR="001B29AC" w:rsidRPr="00FB00F1" w:rsidRDefault="001B29AC" w:rsidP="004F6C98">
      <w:pPr>
        <w:jc w:val="both"/>
      </w:pPr>
    </w:p>
    <w:p w:rsidR="001B29AC" w:rsidRDefault="001B29AC" w:rsidP="004F6C98">
      <w:pPr>
        <w:ind w:firstLine="708"/>
        <w:jc w:val="both"/>
      </w:pPr>
      <w:r w:rsidRPr="0055617C">
        <w:rPr>
          <w:b/>
          <w:bCs/>
        </w:rPr>
        <w:t>Открытое акционерное общество «Межрегиональная распределительная сетевая компания Центра»</w:t>
      </w:r>
      <w:r w:rsidRPr="00DC5C14">
        <w:rPr>
          <w:rStyle w:val="FootnoteReference"/>
          <w:b/>
          <w:bCs/>
        </w:rPr>
        <w:t xml:space="preserve"> </w:t>
      </w:r>
      <w:r w:rsidRPr="00E159AE">
        <w:rPr>
          <w:rStyle w:val="FootnoteReference"/>
          <w:b/>
          <w:bCs/>
        </w:rPr>
        <w:footnoteReference w:id="12"/>
      </w:r>
      <w:r>
        <w:rPr>
          <w:b/>
          <w:bCs/>
        </w:rPr>
        <w:t xml:space="preserve">, </w:t>
      </w:r>
      <w:r>
        <w:t xml:space="preserve">именуемое в дальнейшем </w:t>
      </w:r>
      <w:r w:rsidRPr="002C7171">
        <w:t>«Заказчик»,</w:t>
      </w:r>
      <w:r>
        <w:t xml:space="preserve"> в лице _____________________________, действующего на основании ______________________, с одной стороны,  и</w:t>
      </w:r>
    </w:p>
    <w:p w:rsidR="001B29AC" w:rsidRPr="00FB00F1" w:rsidRDefault="001B29AC" w:rsidP="004F6C98">
      <w:pPr>
        <w:ind w:firstLine="708"/>
        <w:jc w:val="both"/>
      </w:pPr>
      <w:r>
        <w:t xml:space="preserve">_____________________________, именуемое в дальнейшем </w:t>
      </w:r>
      <w:r w:rsidRPr="002C7171">
        <w:t xml:space="preserve">«Исполнитель» </w:t>
      </w:r>
      <w:r>
        <w:rPr>
          <w:color w:val="000000"/>
        </w:rPr>
        <w:t>в лице _____________________________, действующего на основании ______________________</w:t>
      </w:r>
      <w:r>
        <w:t>, с другой стороны</w:t>
      </w:r>
      <w:r w:rsidRPr="00FB00F1">
        <w:t>,  в дальнейшем именуемые Стороны, составили настоящий Акт приема-сдачи оказанных услуг о том, что Исполнитель оказал Заказчику следующие услуги по Договору</w:t>
      </w:r>
      <w:r>
        <w:t xml:space="preserve"> №. ____ от «___» __________ 20_</w:t>
      </w:r>
      <w:r w:rsidRPr="00FB00F1">
        <w:t>_ года (далее Договор):</w:t>
      </w:r>
    </w:p>
    <w:p w:rsidR="001B29AC" w:rsidRPr="00FB00F1" w:rsidRDefault="001B29AC" w:rsidP="004F6C98">
      <w:pPr>
        <w:jc w:val="both"/>
      </w:pPr>
    </w:p>
    <w:tbl>
      <w:tblPr>
        <w:tblW w:w="9356" w:type="dxa"/>
        <w:tblInd w:w="2" w:type="dxa"/>
        <w:tblLayout w:type="fixed"/>
        <w:tblCellMar>
          <w:left w:w="70" w:type="dxa"/>
          <w:right w:w="70" w:type="dxa"/>
        </w:tblCellMar>
        <w:tblLook w:val="0000"/>
      </w:tblPr>
      <w:tblGrid>
        <w:gridCol w:w="945"/>
        <w:gridCol w:w="6795"/>
        <w:gridCol w:w="1616"/>
      </w:tblGrid>
      <w:tr w:rsidR="001B29AC" w:rsidRPr="00FB00F1">
        <w:trPr>
          <w:trHeight w:val="360"/>
        </w:trPr>
        <w:tc>
          <w:tcPr>
            <w:tcW w:w="945" w:type="dxa"/>
            <w:tcBorders>
              <w:top w:val="single" w:sz="6" w:space="0" w:color="auto"/>
              <w:left w:val="single" w:sz="6" w:space="0" w:color="auto"/>
              <w:bottom w:val="single" w:sz="6" w:space="0" w:color="auto"/>
              <w:right w:val="single" w:sz="6" w:space="0" w:color="auto"/>
            </w:tcBorders>
          </w:tcPr>
          <w:p w:rsidR="001B29AC" w:rsidRPr="00FB00F1" w:rsidRDefault="001B29AC" w:rsidP="00494A3C">
            <w:pPr>
              <w:jc w:val="both"/>
            </w:pPr>
            <w:r w:rsidRPr="00FB00F1">
              <w:t xml:space="preserve">No.   п/п   </w:t>
            </w:r>
          </w:p>
        </w:tc>
        <w:tc>
          <w:tcPr>
            <w:tcW w:w="6795" w:type="dxa"/>
            <w:tcBorders>
              <w:top w:val="single" w:sz="6" w:space="0" w:color="auto"/>
              <w:left w:val="single" w:sz="6" w:space="0" w:color="auto"/>
              <w:bottom w:val="single" w:sz="6" w:space="0" w:color="auto"/>
              <w:right w:val="single" w:sz="6" w:space="0" w:color="auto"/>
            </w:tcBorders>
          </w:tcPr>
          <w:p w:rsidR="001B29AC" w:rsidRPr="00FB00F1" w:rsidRDefault="001B29AC" w:rsidP="00494A3C">
            <w:pPr>
              <w:jc w:val="both"/>
            </w:pPr>
            <w:r w:rsidRPr="00FB00F1">
              <w:t xml:space="preserve">Содержание услуг    </w:t>
            </w:r>
          </w:p>
        </w:tc>
        <w:tc>
          <w:tcPr>
            <w:tcW w:w="1616" w:type="dxa"/>
            <w:tcBorders>
              <w:top w:val="single" w:sz="6" w:space="0" w:color="auto"/>
              <w:left w:val="single" w:sz="6" w:space="0" w:color="auto"/>
              <w:bottom w:val="single" w:sz="6" w:space="0" w:color="auto"/>
              <w:right w:val="single" w:sz="6" w:space="0" w:color="auto"/>
            </w:tcBorders>
          </w:tcPr>
          <w:p w:rsidR="001B29AC" w:rsidRPr="00FB00F1" w:rsidRDefault="001B29AC" w:rsidP="00494A3C">
            <w:pPr>
              <w:jc w:val="both"/>
            </w:pPr>
            <w:r w:rsidRPr="00FB00F1">
              <w:t xml:space="preserve">Стоимость услуг, без НДС, руб.       </w:t>
            </w:r>
          </w:p>
        </w:tc>
      </w:tr>
      <w:tr w:rsidR="001B29AC" w:rsidRPr="00FB00F1">
        <w:trPr>
          <w:trHeight w:val="240"/>
        </w:trPr>
        <w:tc>
          <w:tcPr>
            <w:tcW w:w="945" w:type="dxa"/>
            <w:tcBorders>
              <w:top w:val="single" w:sz="6" w:space="0" w:color="auto"/>
              <w:left w:val="single" w:sz="6" w:space="0" w:color="auto"/>
              <w:bottom w:val="single" w:sz="6" w:space="0" w:color="auto"/>
              <w:right w:val="single" w:sz="6" w:space="0" w:color="auto"/>
            </w:tcBorders>
          </w:tcPr>
          <w:p w:rsidR="001B29AC" w:rsidRPr="00FB00F1" w:rsidRDefault="001B29AC" w:rsidP="00494A3C">
            <w:pPr>
              <w:jc w:val="both"/>
            </w:pPr>
            <w:r w:rsidRPr="00FB00F1">
              <w:t xml:space="preserve">1.     </w:t>
            </w:r>
          </w:p>
        </w:tc>
        <w:tc>
          <w:tcPr>
            <w:tcW w:w="6795" w:type="dxa"/>
            <w:tcBorders>
              <w:top w:val="single" w:sz="6" w:space="0" w:color="auto"/>
              <w:left w:val="single" w:sz="6" w:space="0" w:color="auto"/>
              <w:bottom w:val="single" w:sz="6" w:space="0" w:color="auto"/>
              <w:right w:val="single" w:sz="6" w:space="0" w:color="auto"/>
            </w:tcBorders>
          </w:tcPr>
          <w:p w:rsidR="001B29AC" w:rsidRPr="00FB00F1" w:rsidRDefault="001B29AC" w:rsidP="00494A3C">
            <w:pPr>
              <w:jc w:val="both"/>
            </w:pPr>
          </w:p>
        </w:tc>
        <w:tc>
          <w:tcPr>
            <w:tcW w:w="1616" w:type="dxa"/>
            <w:tcBorders>
              <w:top w:val="single" w:sz="6" w:space="0" w:color="auto"/>
              <w:left w:val="single" w:sz="6" w:space="0" w:color="auto"/>
              <w:bottom w:val="single" w:sz="6" w:space="0" w:color="auto"/>
              <w:right w:val="single" w:sz="6" w:space="0" w:color="auto"/>
            </w:tcBorders>
          </w:tcPr>
          <w:p w:rsidR="001B29AC" w:rsidRPr="00FB00F1" w:rsidRDefault="001B29AC" w:rsidP="00494A3C">
            <w:pPr>
              <w:jc w:val="both"/>
            </w:pPr>
          </w:p>
        </w:tc>
      </w:tr>
      <w:tr w:rsidR="001B29AC" w:rsidRPr="00FB00F1">
        <w:trPr>
          <w:trHeight w:val="240"/>
        </w:trPr>
        <w:tc>
          <w:tcPr>
            <w:tcW w:w="945" w:type="dxa"/>
            <w:tcBorders>
              <w:top w:val="single" w:sz="6" w:space="0" w:color="auto"/>
              <w:left w:val="single" w:sz="6" w:space="0" w:color="auto"/>
              <w:bottom w:val="single" w:sz="6" w:space="0" w:color="auto"/>
              <w:right w:val="single" w:sz="6" w:space="0" w:color="auto"/>
            </w:tcBorders>
          </w:tcPr>
          <w:p w:rsidR="001B29AC" w:rsidRPr="00FB00F1" w:rsidRDefault="001B29AC" w:rsidP="00494A3C">
            <w:pPr>
              <w:jc w:val="both"/>
            </w:pPr>
            <w:r w:rsidRPr="00FB00F1">
              <w:t xml:space="preserve">2.     </w:t>
            </w:r>
          </w:p>
        </w:tc>
        <w:tc>
          <w:tcPr>
            <w:tcW w:w="6795" w:type="dxa"/>
            <w:tcBorders>
              <w:top w:val="single" w:sz="6" w:space="0" w:color="auto"/>
              <w:left w:val="single" w:sz="6" w:space="0" w:color="auto"/>
              <w:bottom w:val="single" w:sz="6" w:space="0" w:color="auto"/>
              <w:right w:val="single" w:sz="6" w:space="0" w:color="auto"/>
            </w:tcBorders>
          </w:tcPr>
          <w:p w:rsidR="001B29AC" w:rsidRPr="00FB00F1" w:rsidRDefault="001B29AC" w:rsidP="00494A3C">
            <w:pPr>
              <w:jc w:val="both"/>
            </w:pPr>
          </w:p>
        </w:tc>
        <w:tc>
          <w:tcPr>
            <w:tcW w:w="1616" w:type="dxa"/>
            <w:tcBorders>
              <w:top w:val="single" w:sz="6" w:space="0" w:color="auto"/>
              <w:left w:val="single" w:sz="6" w:space="0" w:color="auto"/>
              <w:bottom w:val="single" w:sz="6" w:space="0" w:color="auto"/>
              <w:right w:val="single" w:sz="6" w:space="0" w:color="auto"/>
            </w:tcBorders>
          </w:tcPr>
          <w:p w:rsidR="001B29AC" w:rsidRPr="00FB00F1" w:rsidRDefault="001B29AC" w:rsidP="00494A3C">
            <w:pPr>
              <w:jc w:val="both"/>
            </w:pPr>
          </w:p>
        </w:tc>
      </w:tr>
      <w:tr w:rsidR="001B29AC" w:rsidRPr="00FB00F1">
        <w:trPr>
          <w:trHeight w:val="240"/>
        </w:trPr>
        <w:tc>
          <w:tcPr>
            <w:tcW w:w="945" w:type="dxa"/>
            <w:tcBorders>
              <w:top w:val="single" w:sz="6" w:space="0" w:color="auto"/>
              <w:left w:val="single" w:sz="6" w:space="0" w:color="auto"/>
              <w:bottom w:val="single" w:sz="6" w:space="0" w:color="auto"/>
              <w:right w:val="single" w:sz="6" w:space="0" w:color="auto"/>
            </w:tcBorders>
          </w:tcPr>
          <w:p w:rsidR="001B29AC" w:rsidRPr="00FB00F1" w:rsidRDefault="001B29AC" w:rsidP="00494A3C">
            <w:pPr>
              <w:jc w:val="both"/>
            </w:pPr>
            <w:r w:rsidRPr="00FB00F1">
              <w:t xml:space="preserve">3.     </w:t>
            </w:r>
          </w:p>
        </w:tc>
        <w:tc>
          <w:tcPr>
            <w:tcW w:w="6795" w:type="dxa"/>
            <w:tcBorders>
              <w:top w:val="single" w:sz="6" w:space="0" w:color="auto"/>
              <w:left w:val="single" w:sz="6" w:space="0" w:color="auto"/>
              <w:bottom w:val="single" w:sz="6" w:space="0" w:color="auto"/>
              <w:right w:val="single" w:sz="6" w:space="0" w:color="auto"/>
            </w:tcBorders>
          </w:tcPr>
          <w:p w:rsidR="001B29AC" w:rsidRPr="00FB00F1" w:rsidRDefault="001B29AC" w:rsidP="00494A3C">
            <w:pPr>
              <w:jc w:val="both"/>
            </w:pPr>
          </w:p>
        </w:tc>
        <w:tc>
          <w:tcPr>
            <w:tcW w:w="1616" w:type="dxa"/>
            <w:tcBorders>
              <w:top w:val="single" w:sz="6" w:space="0" w:color="auto"/>
              <w:left w:val="single" w:sz="6" w:space="0" w:color="auto"/>
              <w:bottom w:val="single" w:sz="6" w:space="0" w:color="auto"/>
              <w:right w:val="single" w:sz="6" w:space="0" w:color="auto"/>
            </w:tcBorders>
          </w:tcPr>
          <w:p w:rsidR="001B29AC" w:rsidRPr="00FB00F1" w:rsidRDefault="001B29AC" w:rsidP="00494A3C">
            <w:pPr>
              <w:jc w:val="both"/>
            </w:pPr>
          </w:p>
        </w:tc>
      </w:tr>
      <w:tr w:rsidR="001B29AC" w:rsidRPr="00FB00F1">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1B29AC" w:rsidRPr="00FB00F1" w:rsidRDefault="001B29AC" w:rsidP="00494A3C">
            <w:pPr>
              <w:ind w:firstLine="830"/>
              <w:jc w:val="both"/>
            </w:pPr>
            <w:r w:rsidRPr="00FB00F1">
              <w:t>Итого без НДС, руб.:</w:t>
            </w:r>
          </w:p>
        </w:tc>
        <w:tc>
          <w:tcPr>
            <w:tcW w:w="1616" w:type="dxa"/>
            <w:tcBorders>
              <w:top w:val="single" w:sz="6" w:space="0" w:color="auto"/>
              <w:left w:val="single" w:sz="6" w:space="0" w:color="auto"/>
              <w:bottom w:val="single" w:sz="6" w:space="0" w:color="auto"/>
              <w:right w:val="single" w:sz="6" w:space="0" w:color="auto"/>
            </w:tcBorders>
          </w:tcPr>
          <w:p w:rsidR="001B29AC" w:rsidRPr="00FB00F1" w:rsidRDefault="001B29AC" w:rsidP="00494A3C">
            <w:pPr>
              <w:jc w:val="both"/>
            </w:pPr>
          </w:p>
        </w:tc>
      </w:tr>
      <w:tr w:rsidR="001B29AC" w:rsidRPr="00FB00F1">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1B29AC" w:rsidRPr="00FB00F1" w:rsidRDefault="001B29AC" w:rsidP="00494A3C">
            <w:pPr>
              <w:ind w:firstLine="830"/>
              <w:jc w:val="both"/>
            </w:pPr>
            <w:r w:rsidRPr="00FB00F1">
              <w:t>НДС 18%, руб.:</w:t>
            </w:r>
          </w:p>
        </w:tc>
        <w:tc>
          <w:tcPr>
            <w:tcW w:w="1616" w:type="dxa"/>
            <w:tcBorders>
              <w:top w:val="single" w:sz="6" w:space="0" w:color="auto"/>
              <w:left w:val="single" w:sz="6" w:space="0" w:color="auto"/>
              <w:bottom w:val="single" w:sz="6" w:space="0" w:color="auto"/>
              <w:right w:val="single" w:sz="6" w:space="0" w:color="auto"/>
            </w:tcBorders>
          </w:tcPr>
          <w:p w:rsidR="001B29AC" w:rsidRPr="00FB00F1" w:rsidRDefault="001B29AC" w:rsidP="00494A3C">
            <w:pPr>
              <w:jc w:val="both"/>
            </w:pPr>
          </w:p>
        </w:tc>
      </w:tr>
      <w:tr w:rsidR="001B29AC" w:rsidRPr="00FB00F1">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1B29AC" w:rsidRPr="00FB00F1" w:rsidRDefault="001B29AC" w:rsidP="00494A3C">
            <w:pPr>
              <w:jc w:val="both"/>
            </w:pPr>
            <w:r w:rsidRPr="00FB00F1">
              <w:t xml:space="preserve">             Итого с НДС 18%, руб.:                           </w:t>
            </w:r>
          </w:p>
        </w:tc>
        <w:tc>
          <w:tcPr>
            <w:tcW w:w="1616" w:type="dxa"/>
            <w:tcBorders>
              <w:top w:val="single" w:sz="6" w:space="0" w:color="auto"/>
              <w:left w:val="single" w:sz="6" w:space="0" w:color="auto"/>
              <w:bottom w:val="single" w:sz="6" w:space="0" w:color="auto"/>
              <w:right w:val="single" w:sz="6" w:space="0" w:color="auto"/>
            </w:tcBorders>
          </w:tcPr>
          <w:p w:rsidR="001B29AC" w:rsidRPr="00FB00F1" w:rsidRDefault="001B29AC" w:rsidP="00494A3C">
            <w:pPr>
              <w:jc w:val="both"/>
            </w:pPr>
          </w:p>
        </w:tc>
      </w:tr>
    </w:tbl>
    <w:p w:rsidR="001B29AC" w:rsidRPr="00FB00F1" w:rsidRDefault="001B29AC" w:rsidP="004F6C98">
      <w:pPr>
        <w:jc w:val="both"/>
      </w:pPr>
    </w:p>
    <w:p w:rsidR="001B29AC" w:rsidRPr="00FB00F1" w:rsidRDefault="001B29AC" w:rsidP="004F6C98">
      <w:pPr>
        <w:jc w:val="both"/>
      </w:pPr>
      <w:r w:rsidRPr="00FB00F1">
        <w:t xml:space="preserve">Исполнитель оказал услуги своевременно и в полном объеме. </w:t>
      </w:r>
    </w:p>
    <w:p w:rsidR="001B29AC" w:rsidRPr="00FB00F1" w:rsidRDefault="001B29AC" w:rsidP="004F6C98">
      <w:pPr>
        <w:jc w:val="both"/>
      </w:pPr>
      <w:r w:rsidRPr="00FB00F1">
        <w:t>У Заказчика к Исполнителю претензий не имеется.</w:t>
      </w:r>
    </w:p>
    <w:p w:rsidR="001B29AC" w:rsidRPr="00C36CB0" w:rsidRDefault="001B29AC" w:rsidP="00C36CB0">
      <w:pPr>
        <w:pStyle w:val="a"/>
        <w:rPr>
          <w:rFonts w:ascii="Times New Roman" w:hAnsi="Times New Roman" w:cs="Times New Roman"/>
          <w:sz w:val="24"/>
          <w:szCs w:val="24"/>
        </w:rPr>
      </w:pPr>
      <w:r w:rsidRPr="00C36CB0">
        <w:rPr>
          <w:rFonts w:ascii="Times New Roman" w:hAnsi="Times New Roman" w:cs="Times New Roman"/>
          <w:sz w:val="24"/>
          <w:szCs w:val="24"/>
        </w:rPr>
        <w:t xml:space="preserve">Заказчик обязуется оплатить услуги Исполнителя в размере ___________  </w:t>
      </w:r>
      <w:r>
        <w:rPr>
          <w:rFonts w:ascii="Times New Roman" w:hAnsi="Times New Roman" w:cs="Times New Roman"/>
          <w:sz w:val="24"/>
          <w:szCs w:val="24"/>
        </w:rPr>
        <w:t>(</w:t>
      </w:r>
      <w:r w:rsidRPr="00EE5AE6">
        <w:rPr>
          <w:rFonts w:ascii="Times New Roman" w:hAnsi="Times New Roman" w:cs="Times New Roman"/>
          <w:i/>
          <w:iCs/>
          <w:sz w:val="24"/>
          <w:szCs w:val="24"/>
        </w:rPr>
        <w:t>указать прописью</w:t>
      </w:r>
      <w:r>
        <w:rPr>
          <w:rFonts w:ascii="Times New Roman" w:hAnsi="Times New Roman" w:cs="Times New Roman"/>
          <w:sz w:val="24"/>
          <w:szCs w:val="24"/>
        </w:rPr>
        <w:t xml:space="preserve">) </w:t>
      </w:r>
      <w:r w:rsidRPr="00C36CB0">
        <w:rPr>
          <w:rFonts w:ascii="Times New Roman" w:hAnsi="Times New Roman" w:cs="Times New Roman"/>
          <w:sz w:val="24"/>
          <w:szCs w:val="24"/>
        </w:rPr>
        <w:t xml:space="preserve">руб. _____ коп., в том числе НДС (18%) _______________ </w:t>
      </w:r>
      <w:r>
        <w:rPr>
          <w:rFonts w:ascii="Times New Roman" w:hAnsi="Times New Roman" w:cs="Times New Roman"/>
          <w:sz w:val="24"/>
          <w:szCs w:val="24"/>
        </w:rPr>
        <w:t>(</w:t>
      </w:r>
      <w:r w:rsidRPr="00EE5AE6">
        <w:rPr>
          <w:rFonts w:ascii="Times New Roman" w:hAnsi="Times New Roman" w:cs="Times New Roman"/>
          <w:i/>
          <w:iCs/>
          <w:sz w:val="24"/>
          <w:szCs w:val="24"/>
        </w:rPr>
        <w:t>указать прописью</w:t>
      </w:r>
      <w:r>
        <w:rPr>
          <w:rFonts w:ascii="Times New Roman" w:hAnsi="Times New Roman" w:cs="Times New Roman"/>
          <w:sz w:val="24"/>
          <w:szCs w:val="24"/>
        </w:rPr>
        <w:t>)</w:t>
      </w:r>
      <w:r w:rsidRPr="00C36CB0">
        <w:rPr>
          <w:rFonts w:ascii="Times New Roman" w:hAnsi="Times New Roman" w:cs="Times New Roman"/>
          <w:sz w:val="24"/>
          <w:szCs w:val="24"/>
        </w:rPr>
        <w:t xml:space="preserve"> руб. _____ коп., в соответствии с п. 4.2. Договора.</w:t>
      </w:r>
    </w:p>
    <w:p w:rsidR="001B29AC" w:rsidRPr="00FB00F1" w:rsidRDefault="001B29AC" w:rsidP="004F6C98">
      <w:pPr>
        <w:jc w:val="both"/>
      </w:pPr>
      <w:r w:rsidRPr="00FB00F1">
        <w:t>С момента подписания, настоящий Акт приема-сдачи оказанных услуг становится неотъемлемой частью Договора.</w:t>
      </w:r>
    </w:p>
    <w:p w:rsidR="001B29AC" w:rsidRPr="00FB00F1" w:rsidRDefault="001B29AC" w:rsidP="004F6C98">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1B29AC" w:rsidRPr="00FB00F1" w:rsidRDefault="001B29AC" w:rsidP="004F6C98">
      <w:pPr>
        <w:jc w:val="both"/>
      </w:pPr>
    </w:p>
    <w:tbl>
      <w:tblPr>
        <w:tblW w:w="14635" w:type="dxa"/>
        <w:tblInd w:w="2" w:type="dxa"/>
        <w:tblLook w:val="01E0"/>
      </w:tblPr>
      <w:tblGrid>
        <w:gridCol w:w="4956"/>
        <w:gridCol w:w="4956"/>
        <w:gridCol w:w="4723"/>
      </w:tblGrid>
      <w:tr w:rsidR="001B29AC">
        <w:trPr>
          <w:trHeight w:val="587"/>
        </w:trPr>
        <w:tc>
          <w:tcPr>
            <w:tcW w:w="4956" w:type="dxa"/>
          </w:tcPr>
          <w:p w:rsidR="001B29AC" w:rsidRPr="00782B3A" w:rsidRDefault="001B29AC" w:rsidP="00672831">
            <w:pPr>
              <w:ind w:firstLine="6"/>
              <w:jc w:val="center"/>
              <w:rPr>
                <w:b/>
                <w:bCs/>
              </w:rPr>
            </w:pPr>
            <w:r>
              <w:rPr>
                <w:b/>
                <w:bCs/>
              </w:rPr>
              <w:t>От ИСПОЛНИТЕЛЯ</w:t>
            </w:r>
            <w:r w:rsidRPr="00782B3A">
              <w:rPr>
                <w:b/>
                <w:bCs/>
              </w:rPr>
              <w:t>:</w:t>
            </w:r>
          </w:p>
          <w:p w:rsidR="001B29AC" w:rsidRPr="00782B3A" w:rsidRDefault="001B29AC" w:rsidP="00672831">
            <w:pPr>
              <w:ind w:firstLine="6"/>
            </w:pPr>
          </w:p>
          <w:p w:rsidR="001B29AC" w:rsidRPr="00782B3A" w:rsidRDefault="001B29AC" w:rsidP="00672831">
            <w:pPr>
              <w:ind w:firstLine="6"/>
              <w:jc w:val="center"/>
            </w:pPr>
            <w:r w:rsidRPr="00782B3A">
              <w:t>___________________________</w:t>
            </w:r>
          </w:p>
          <w:p w:rsidR="001B29AC" w:rsidRPr="00782B3A" w:rsidRDefault="001B29AC" w:rsidP="00672831">
            <w:pPr>
              <w:ind w:firstLine="6"/>
              <w:jc w:val="center"/>
            </w:pPr>
            <w:r w:rsidRPr="00782B3A">
              <w:t>(должность)</w:t>
            </w:r>
          </w:p>
          <w:p w:rsidR="001B29AC" w:rsidRPr="00782B3A" w:rsidRDefault="001B29AC" w:rsidP="00672831">
            <w:pPr>
              <w:ind w:firstLine="6"/>
            </w:pPr>
          </w:p>
          <w:p w:rsidR="001B29AC" w:rsidRPr="00782B3A" w:rsidRDefault="001B29AC" w:rsidP="00672831">
            <w:pPr>
              <w:ind w:firstLine="6"/>
            </w:pPr>
            <w:r w:rsidRPr="00782B3A">
              <w:t>___________________________________</w:t>
            </w:r>
          </w:p>
          <w:p w:rsidR="001B29AC" w:rsidRPr="00782B3A" w:rsidRDefault="001B29AC" w:rsidP="00672831">
            <w:pPr>
              <w:ind w:firstLine="6"/>
              <w:jc w:val="center"/>
            </w:pPr>
            <w:r w:rsidRPr="00782B3A">
              <w:t>(Ф.И.О.)</w:t>
            </w:r>
          </w:p>
          <w:p w:rsidR="001B29AC" w:rsidRPr="00782B3A" w:rsidRDefault="001B29AC" w:rsidP="00672831">
            <w:pPr>
              <w:ind w:firstLine="6"/>
            </w:pPr>
            <w:r w:rsidRPr="00782B3A">
              <w:t xml:space="preserve">                            </w:t>
            </w:r>
          </w:p>
          <w:p w:rsidR="001B29AC" w:rsidRPr="00782B3A" w:rsidRDefault="001B29AC" w:rsidP="00672831">
            <w:pPr>
              <w:ind w:firstLine="6"/>
            </w:pPr>
            <w:r w:rsidRPr="00782B3A">
              <w:t xml:space="preserve">         М.П.   «_____» _____________20___г.                     </w:t>
            </w:r>
          </w:p>
        </w:tc>
        <w:tc>
          <w:tcPr>
            <w:tcW w:w="4956" w:type="dxa"/>
          </w:tcPr>
          <w:p w:rsidR="001B29AC" w:rsidRPr="00782B3A" w:rsidRDefault="001B29AC" w:rsidP="00672831">
            <w:pPr>
              <w:ind w:firstLine="6"/>
              <w:jc w:val="center"/>
              <w:rPr>
                <w:b/>
                <w:bCs/>
              </w:rPr>
            </w:pPr>
            <w:r>
              <w:rPr>
                <w:b/>
                <w:bCs/>
              </w:rPr>
              <w:t>От ЗАКАЗЧИКА</w:t>
            </w:r>
            <w:r w:rsidRPr="00782B3A">
              <w:rPr>
                <w:b/>
                <w:bCs/>
              </w:rPr>
              <w:t>:</w:t>
            </w:r>
          </w:p>
          <w:p w:rsidR="001B29AC" w:rsidRPr="00782B3A" w:rsidRDefault="001B29AC" w:rsidP="00672831">
            <w:pPr>
              <w:ind w:firstLine="6"/>
            </w:pPr>
          </w:p>
          <w:p w:rsidR="001B29AC" w:rsidRPr="00782B3A" w:rsidRDefault="001B29AC" w:rsidP="00672831">
            <w:pPr>
              <w:ind w:firstLine="6"/>
              <w:jc w:val="center"/>
            </w:pPr>
            <w:r w:rsidRPr="00782B3A">
              <w:t>___________________________</w:t>
            </w:r>
          </w:p>
          <w:p w:rsidR="001B29AC" w:rsidRPr="00782B3A" w:rsidRDefault="001B29AC" w:rsidP="00672831">
            <w:pPr>
              <w:ind w:firstLine="6"/>
              <w:jc w:val="center"/>
            </w:pPr>
            <w:r w:rsidRPr="00782B3A">
              <w:t>(должность)</w:t>
            </w:r>
          </w:p>
          <w:p w:rsidR="001B29AC" w:rsidRPr="00782B3A" w:rsidRDefault="001B29AC" w:rsidP="00672831">
            <w:pPr>
              <w:ind w:firstLine="6"/>
            </w:pPr>
          </w:p>
          <w:p w:rsidR="001B29AC" w:rsidRPr="00782B3A" w:rsidRDefault="001B29AC" w:rsidP="00672831">
            <w:pPr>
              <w:ind w:firstLine="6"/>
            </w:pPr>
            <w:r w:rsidRPr="00782B3A">
              <w:t>___________________________________</w:t>
            </w:r>
          </w:p>
          <w:p w:rsidR="001B29AC" w:rsidRPr="00782B3A" w:rsidRDefault="001B29AC" w:rsidP="00672831">
            <w:pPr>
              <w:ind w:firstLine="6"/>
              <w:jc w:val="center"/>
            </w:pPr>
            <w:r w:rsidRPr="00782B3A">
              <w:t>(Ф.И.О.)</w:t>
            </w:r>
          </w:p>
          <w:p w:rsidR="001B29AC" w:rsidRPr="00782B3A" w:rsidRDefault="001B29AC" w:rsidP="00672831">
            <w:pPr>
              <w:ind w:firstLine="6"/>
            </w:pPr>
            <w:r w:rsidRPr="00782B3A">
              <w:t xml:space="preserve">                            </w:t>
            </w:r>
          </w:p>
          <w:p w:rsidR="001B29AC" w:rsidRPr="00782B3A" w:rsidRDefault="001B29AC" w:rsidP="00672831">
            <w:pPr>
              <w:ind w:firstLine="6"/>
            </w:pPr>
            <w:r w:rsidRPr="00782B3A">
              <w:t xml:space="preserve">        М.П.   «_____» _____________20___г.                     </w:t>
            </w:r>
          </w:p>
        </w:tc>
        <w:tc>
          <w:tcPr>
            <w:tcW w:w="4723" w:type="dxa"/>
          </w:tcPr>
          <w:p w:rsidR="001B29AC" w:rsidRDefault="001B29AC" w:rsidP="00672831">
            <w:pPr>
              <w:pStyle w:val="ConsNonformat"/>
              <w:widowControl/>
              <w:rPr>
                <w:rFonts w:ascii="Times New Roman" w:hAnsi="Times New Roman" w:cs="Times New Roman"/>
                <w:sz w:val="24"/>
                <w:szCs w:val="24"/>
              </w:rPr>
            </w:pPr>
          </w:p>
        </w:tc>
      </w:tr>
    </w:tbl>
    <w:p w:rsidR="001B29AC" w:rsidRDefault="001B29AC" w:rsidP="00975D9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bCs/>
        </w:rPr>
      </w:pPr>
      <w:r>
        <w:rPr>
          <w:b/>
          <w:bCs/>
        </w:rPr>
        <w:t xml:space="preserve">           </w:t>
      </w:r>
    </w:p>
    <w:p w:rsidR="001B29AC" w:rsidRPr="00FB00F1" w:rsidRDefault="001B29AC" w:rsidP="00975D9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left"/>
        <w:rPr>
          <w:b/>
          <w:bCs/>
        </w:rPr>
      </w:pPr>
      <w:r>
        <w:rPr>
          <w:b/>
          <w:bCs/>
        </w:rPr>
        <w:t xml:space="preserve">         Приложение № ____</w:t>
      </w:r>
    </w:p>
    <w:p w:rsidR="001B29AC" w:rsidRDefault="001B29AC" w:rsidP="00C36CB0">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bCs/>
        </w:rPr>
      </w:pPr>
      <w:r w:rsidRPr="00FB00F1">
        <w:rPr>
          <w:b/>
          <w:bCs/>
        </w:rPr>
        <w:t xml:space="preserve">  к договору</w:t>
      </w:r>
      <w:r>
        <w:rPr>
          <w:b/>
          <w:bCs/>
        </w:rPr>
        <w:t xml:space="preserve"> по оказанию услуг  </w:t>
      </w:r>
    </w:p>
    <w:p w:rsidR="001B29AC" w:rsidRPr="00FB00F1" w:rsidRDefault="001B29AC" w:rsidP="00975D9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rPr>
          <w:b/>
          <w:bCs/>
        </w:rPr>
      </w:pPr>
      <w:r>
        <w:rPr>
          <w:b/>
          <w:bCs/>
        </w:rPr>
        <w:t xml:space="preserve">   №____ от «___» ____ 20_</w:t>
      </w:r>
      <w:r w:rsidRPr="00FB00F1">
        <w:rPr>
          <w:b/>
          <w:bCs/>
        </w:rPr>
        <w:t>_ г.</w:t>
      </w:r>
    </w:p>
    <w:p w:rsidR="001B29AC" w:rsidRPr="00FB00F1" w:rsidRDefault="001B29AC" w:rsidP="007F3382"/>
    <w:tbl>
      <w:tblPr>
        <w:tblW w:w="0" w:type="auto"/>
        <w:jc w:val="right"/>
        <w:tblLayout w:type="fixed"/>
        <w:tblLook w:val="0000"/>
      </w:tblPr>
      <w:tblGrid>
        <w:gridCol w:w="5567"/>
      </w:tblGrid>
      <w:tr w:rsidR="001B29AC" w:rsidRPr="00FB00F1">
        <w:trPr>
          <w:jc w:val="right"/>
        </w:trPr>
        <w:tc>
          <w:tcPr>
            <w:tcW w:w="5567" w:type="dxa"/>
          </w:tcPr>
          <w:p w:rsidR="001B29AC" w:rsidRPr="00FB00F1" w:rsidRDefault="001B29AC" w:rsidP="001C79F6">
            <w:pPr>
              <w:pStyle w:val="BodyText"/>
              <w:jc w:val="right"/>
              <w:rPr>
                <w:b/>
                <w:bCs/>
              </w:rPr>
            </w:pPr>
          </w:p>
        </w:tc>
      </w:tr>
    </w:tbl>
    <w:p w:rsidR="001B29AC" w:rsidRPr="00FB00F1" w:rsidRDefault="001B29AC" w:rsidP="007F3382"/>
    <w:p w:rsidR="001B29AC" w:rsidRPr="00FB00F1" w:rsidRDefault="001B29AC" w:rsidP="007F3382">
      <w:pPr>
        <w:pStyle w:val="Heading1"/>
        <w:rPr>
          <w:sz w:val="24"/>
          <w:szCs w:val="24"/>
        </w:rPr>
      </w:pPr>
      <w:r w:rsidRPr="00FB00F1">
        <w:rPr>
          <w:sz w:val="24"/>
          <w:szCs w:val="24"/>
        </w:rPr>
        <w:t>РАСЧЕТ</w:t>
      </w:r>
    </w:p>
    <w:p w:rsidR="001B29AC" w:rsidRPr="00FB00F1" w:rsidRDefault="001B29AC" w:rsidP="007F3382">
      <w:pPr>
        <w:jc w:val="center"/>
        <w:rPr>
          <w:b/>
          <w:bCs/>
        </w:rPr>
      </w:pPr>
      <w:r w:rsidRPr="00FB00F1">
        <w:rPr>
          <w:b/>
          <w:bCs/>
        </w:rPr>
        <w:t xml:space="preserve">договорной цены </w:t>
      </w:r>
    </w:p>
    <w:p w:rsidR="001B29AC" w:rsidRPr="00FB00F1" w:rsidRDefault="001B29AC" w:rsidP="007F3382"/>
    <w:p w:rsidR="001B29AC" w:rsidRPr="00FB00F1" w:rsidRDefault="001B29AC" w:rsidP="007F3382">
      <w:r>
        <w:rPr>
          <w:b/>
          <w:bCs/>
        </w:rPr>
        <w:t>на оказание</w:t>
      </w:r>
      <w:r w:rsidRPr="00FB00F1">
        <w:rPr>
          <w:b/>
          <w:bCs/>
        </w:rPr>
        <w:t xml:space="preserve"> услуг</w:t>
      </w:r>
      <w:r w:rsidRPr="00FB00F1">
        <w:t xml:space="preserve"> </w:t>
      </w:r>
    </w:p>
    <w:p w:rsidR="001B29AC" w:rsidRPr="00FB00F1" w:rsidRDefault="001B29AC" w:rsidP="007F3382">
      <w:r w:rsidRPr="00FB00F1">
        <w:rPr>
          <w:b/>
          <w:bCs/>
        </w:rPr>
        <w:t>по теме</w:t>
      </w:r>
      <w:r w:rsidRPr="00FB00F1">
        <w:t>:_____________________________________________________________.</w:t>
      </w:r>
    </w:p>
    <w:p w:rsidR="001B29AC" w:rsidRPr="00FB00F1" w:rsidRDefault="001B29AC" w:rsidP="007F3382"/>
    <w:p w:rsidR="001B29AC" w:rsidRPr="00FB00F1" w:rsidRDefault="001B29AC" w:rsidP="007F3382"/>
    <w:p w:rsidR="001B29AC" w:rsidRPr="00FB00F1" w:rsidRDefault="001B29AC" w:rsidP="007F3382">
      <w:pPr>
        <w:pStyle w:val="Heading2"/>
      </w:pPr>
      <w:r>
        <w:t>Заказчик:___________________________________</w:t>
      </w:r>
    </w:p>
    <w:p w:rsidR="001B29AC" w:rsidRPr="00FB00F1" w:rsidRDefault="001B29AC" w:rsidP="007F3382">
      <w:pPr>
        <w:rPr>
          <w:b/>
          <w:bCs/>
        </w:rPr>
      </w:pPr>
      <w:r w:rsidRPr="00FB00F1">
        <w:rPr>
          <w:b/>
          <w:bCs/>
        </w:rPr>
        <w:t xml:space="preserve">Исполнитель: </w:t>
      </w:r>
      <w:r>
        <w:rPr>
          <w:b/>
          <w:bCs/>
        </w:rPr>
        <w:t>ОАО «МРСК Центра»</w:t>
      </w:r>
    </w:p>
    <w:p w:rsidR="001B29AC" w:rsidRPr="00FB00F1" w:rsidRDefault="001B29AC" w:rsidP="007F3382"/>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9"/>
        <w:gridCol w:w="4614"/>
        <w:gridCol w:w="1489"/>
        <w:gridCol w:w="2380"/>
      </w:tblGrid>
      <w:tr w:rsidR="001B29AC" w:rsidRPr="00FB00F1">
        <w:tc>
          <w:tcPr>
            <w:tcW w:w="1008" w:type="dxa"/>
          </w:tcPr>
          <w:p w:rsidR="001B29AC" w:rsidRPr="00FB00F1" w:rsidRDefault="001B29AC" w:rsidP="001C79F6">
            <w:pPr>
              <w:jc w:val="center"/>
              <w:rPr>
                <w:b/>
                <w:bCs/>
              </w:rPr>
            </w:pPr>
            <w:r w:rsidRPr="00FB00F1">
              <w:rPr>
                <w:b/>
                <w:bCs/>
              </w:rPr>
              <w:t>№ п/п</w:t>
            </w:r>
          </w:p>
        </w:tc>
        <w:tc>
          <w:tcPr>
            <w:tcW w:w="4860" w:type="dxa"/>
          </w:tcPr>
          <w:p w:rsidR="001B29AC" w:rsidRPr="00FB00F1" w:rsidRDefault="001B29AC" w:rsidP="001C79F6">
            <w:pPr>
              <w:jc w:val="center"/>
              <w:rPr>
                <w:b/>
                <w:bCs/>
              </w:rPr>
            </w:pPr>
            <w:r w:rsidRPr="00FB00F1">
              <w:rPr>
                <w:b/>
                <w:bCs/>
              </w:rPr>
              <w:t>Статьи затрат</w:t>
            </w:r>
          </w:p>
        </w:tc>
        <w:tc>
          <w:tcPr>
            <w:tcW w:w="1560" w:type="dxa"/>
          </w:tcPr>
          <w:p w:rsidR="001B29AC" w:rsidRPr="00FB00F1" w:rsidRDefault="001B29AC" w:rsidP="001C79F6">
            <w:pPr>
              <w:jc w:val="center"/>
              <w:rPr>
                <w:b/>
                <w:bCs/>
              </w:rPr>
            </w:pPr>
            <w:r w:rsidRPr="00FB00F1">
              <w:rPr>
                <w:b/>
                <w:bCs/>
              </w:rPr>
              <w:t>%</w:t>
            </w:r>
          </w:p>
        </w:tc>
        <w:tc>
          <w:tcPr>
            <w:tcW w:w="2477" w:type="dxa"/>
          </w:tcPr>
          <w:p w:rsidR="001B29AC" w:rsidRPr="00FB00F1" w:rsidRDefault="001B29AC" w:rsidP="001C79F6">
            <w:pPr>
              <w:jc w:val="center"/>
              <w:rPr>
                <w:b/>
                <w:bCs/>
              </w:rPr>
            </w:pPr>
            <w:r w:rsidRPr="00FB00F1">
              <w:rPr>
                <w:b/>
                <w:bCs/>
              </w:rPr>
              <w:t>Сумма (руб.)</w:t>
            </w:r>
          </w:p>
        </w:tc>
      </w:tr>
      <w:tr w:rsidR="001B29AC" w:rsidRPr="00FB00F1">
        <w:tc>
          <w:tcPr>
            <w:tcW w:w="1008" w:type="dxa"/>
          </w:tcPr>
          <w:p w:rsidR="001B29AC" w:rsidRPr="00FB00F1" w:rsidRDefault="001B29AC" w:rsidP="001C79F6">
            <w:pPr>
              <w:jc w:val="center"/>
              <w:rPr>
                <w:b/>
                <w:bCs/>
              </w:rPr>
            </w:pPr>
          </w:p>
        </w:tc>
        <w:tc>
          <w:tcPr>
            <w:tcW w:w="4860" w:type="dxa"/>
          </w:tcPr>
          <w:p w:rsidR="001B29AC" w:rsidRPr="00FB00F1" w:rsidRDefault="001B29AC" w:rsidP="001C79F6">
            <w:pPr>
              <w:jc w:val="center"/>
              <w:rPr>
                <w:b/>
                <w:bCs/>
              </w:rPr>
            </w:pPr>
          </w:p>
        </w:tc>
        <w:tc>
          <w:tcPr>
            <w:tcW w:w="1560" w:type="dxa"/>
          </w:tcPr>
          <w:p w:rsidR="001B29AC" w:rsidRPr="00FB00F1" w:rsidRDefault="001B29AC" w:rsidP="001C79F6">
            <w:pPr>
              <w:jc w:val="center"/>
              <w:rPr>
                <w:b/>
                <w:bCs/>
              </w:rPr>
            </w:pPr>
          </w:p>
        </w:tc>
        <w:tc>
          <w:tcPr>
            <w:tcW w:w="2477" w:type="dxa"/>
          </w:tcPr>
          <w:p w:rsidR="001B29AC" w:rsidRPr="00FB00F1" w:rsidRDefault="001B29AC" w:rsidP="001C79F6">
            <w:pPr>
              <w:jc w:val="center"/>
              <w:rPr>
                <w:b/>
                <w:bCs/>
              </w:rPr>
            </w:pPr>
          </w:p>
        </w:tc>
      </w:tr>
      <w:tr w:rsidR="001B29AC" w:rsidRPr="00FB00F1">
        <w:tc>
          <w:tcPr>
            <w:tcW w:w="1008" w:type="dxa"/>
          </w:tcPr>
          <w:p w:rsidR="001B29AC" w:rsidRPr="00FB00F1" w:rsidRDefault="001B29AC" w:rsidP="001C79F6">
            <w:pPr>
              <w:jc w:val="center"/>
              <w:rPr>
                <w:b/>
                <w:bCs/>
              </w:rPr>
            </w:pPr>
          </w:p>
        </w:tc>
        <w:tc>
          <w:tcPr>
            <w:tcW w:w="4860" w:type="dxa"/>
          </w:tcPr>
          <w:p w:rsidR="001B29AC" w:rsidRPr="00FB00F1" w:rsidRDefault="001B29AC" w:rsidP="001C79F6">
            <w:pPr>
              <w:jc w:val="center"/>
              <w:rPr>
                <w:b/>
                <w:bCs/>
              </w:rPr>
            </w:pPr>
          </w:p>
        </w:tc>
        <w:tc>
          <w:tcPr>
            <w:tcW w:w="1560" w:type="dxa"/>
          </w:tcPr>
          <w:p w:rsidR="001B29AC" w:rsidRPr="00FB00F1" w:rsidRDefault="001B29AC" w:rsidP="001C79F6">
            <w:pPr>
              <w:jc w:val="center"/>
              <w:rPr>
                <w:b/>
                <w:bCs/>
              </w:rPr>
            </w:pPr>
          </w:p>
        </w:tc>
        <w:tc>
          <w:tcPr>
            <w:tcW w:w="2477" w:type="dxa"/>
          </w:tcPr>
          <w:p w:rsidR="001B29AC" w:rsidRPr="00FB00F1" w:rsidRDefault="001B29AC" w:rsidP="001C79F6">
            <w:pPr>
              <w:jc w:val="center"/>
              <w:rPr>
                <w:b/>
                <w:bCs/>
              </w:rPr>
            </w:pPr>
          </w:p>
        </w:tc>
      </w:tr>
      <w:tr w:rsidR="001B29AC" w:rsidRPr="00FB00F1">
        <w:tc>
          <w:tcPr>
            <w:tcW w:w="1008" w:type="dxa"/>
          </w:tcPr>
          <w:p w:rsidR="001B29AC" w:rsidRPr="00FB00F1" w:rsidRDefault="001B29AC" w:rsidP="001C79F6">
            <w:pPr>
              <w:jc w:val="center"/>
              <w:rPr>
                <w:b/>
                <w:bCs/>
              </w:rPr>
            </w:pPr>
          </w:p>
        </w:tc>
        <w:tc>
          <w:tcPr>
            <w:tcW w:w="4860" w:type="dxa"/>
          </w:tcPr>
          <w:p w:rsidR="001B29AC" w:rsidRPr="00FB00F1" w:rsidRDefault="001B29AC" w:rsidP="001C79F6">
            <w:pPr>
              <w:jc w:val="center"/>
              <w:rPr>
                <w:b/>
                <w:bCs/>
              </w:rPr>
            </w:pPr>
          </w:p>
        </w:tc>
        <w:tc>
          <w:tcPr>
            <w:tcW w:w="1560" w:type="dxa"/>
          </w:tcPr>
          <w:p w:rsidR="001B29AC" w:rsidRPr="00FB00F1" w:rsidRDefault="001B29AC" w:rsidP="001C79F6">
            <w:pPr>
              <w:jc w:val="center"/>
              <w:rPr>
                <w:b/>
                <w:bCs/>
              </w:rPr>
            </w:pPr>
          </w:p>
        </w:tc>
        <w:tc>
          <w:tcPr>
            <w:tcW w:w="2477" w:type="dxa"/>
          </w:tcPr>
          <w:p w:rsidR="001B29AC" w:rsidRPr="00FB00F1" w:rsidRDefault="001B29AC" w:rsidP="001C79F6">
            <w:pPr>
              <w:jc w:val="center"/>
              <w:rPr>
                <w:b/>
                <w:bCs/>
              </w:rPr>
            </w:pPr>
          </w:p>
        </w:tc>
      </w:tr>
      <w:tr w:rsidR="001B29AC" w:rsidRPr="00FB00F1">
        <w:tc>
          <w:tcPr>
            <w:tcW w:w="1008" w:type="dxa"/>
          </w:tcPr>
          <w:p w:rsidR="001B29AC" w:rsidRPr="00FB00F1" w:rsidRDefault="001B29AC" w:rsidP="001C79F6">
            <w:pPr>
              <w:jc w:val="center"/>
              <w:rPr>
                <w:b/>
                <w:bCs/>
              </w:rPr>
            </w:pPr>
          </w:p>
        </w:tc>
        <w:tc>
          <w:tcPr>
            <w:tcW w:w="4860" w:type="dxa"/>
          </w:tcPr>
          <w:p w:rsidR="001B29AC" w:rsidRPr="00FB00F1" w:rsidRDefault="001B29AC" w:rsidP="001C79F6">
            <w:pPr>
              <w:jc w:val="center"/>
              <w:rPr>
                <w:b/>
                <w:bCs/>
              </w:rPr>
            </w:pPr>
          </w:p>
        </w:tc>
        <w:tc>
          <w:tcPr>
            <w:tcW w:w="1560" w:type="dxa"/>
          </w:tcPr>
          <w:p w:rsidR="001B29AC" w:rsidRPr="00FB00F1" w:rsidRDefault="001B29AC" w:rsidP="001C79F6">
            <w:pPr>
              <w:jc w:val="center"/>
              <w:rPr>
                <w:b/>
                <w:bCs/>
              </w:rPr>
            </w:pPr>
          </w:p>
        </w:tc>
        <w:tc>
          <w:tcPr>
            <w:tcW w:w="2477" w:type="dxa"/>
          </w:tcPr>
          <w:p w:rsidR="001B29AC" w:rsidRPr="00FB00F1" w:rsidRDefault="001B29AC" w:rsidP="001C79F6">
            <w:pPr>
              <w:jc w:val="center"/>
              <w:rPr>
                <w:b/>
                <w:bCs/>
              </w:rPr>
            </w:pPr>
          </w:p>
        </w:tc>
      </w:tr>
    </w:tbl>
    <w:p w:rsidR="001B29AC" w:rsidRPr="00FB00F1" w:rsidRDefault="001B29AC" w:rsidP="007F3382">
      <w:pPr>
        <w:jc w:val="center"/>
        <w:rPr>
          <w:b/>
          <w:bCs/>
        </w:rPr>
      </w:pPr>
    </w:p>
    <w:p w:rsidR="001B29AC" w:rsidRPr="00FB00F1" w:rsidRDefault="001B29AC" w:rsidP="007F3382">
      <w:pPr>
        <w:jc w:val="center"/>
        <w:rPr>
          <w:b/>
          <w:bCs/>
        </w:rPr>
      </w:pPr>
    </w:p>
    <w:p w:rsidR="001B29AC" w:rsidRPr="00C36CB0" w:rsidRDefault="001B29AC" w:rsidP="00C36CB0">
      <w:pPr>
        <w:pStyle w:val="a"/>
        <w:rPr>
          <w:rFonts w:ascii="Times New Roman" w:hAnsi="Times New Roman" w:cs="Times New Roman"/>
          <w:sz w:val="24"/>
          <w:szCs w:val="24"/>
        </w:rPr>
      </w:pPr>
      <w:r w:rsidRPr="00C36CB0">
        <w:rPr>
          <w:rFonts w:ascii="Times New Roman" w:hAnsi="Times New Roman" w:cs="Times New Roman"/>
          <w:b/>
          <w:bCs/>
          <w:sz w:val="24"/>
          <w:szCs w:val="24"/>
        </w:rPr>
        <w:t>Стоимость услуг составляет</w:t>
      </w:r>
      <w:r>
        <w:rPr>
          <w:rFonts w:ascii="Times New Roman" w:hAnsi="Times New Roman" w:cs="Times New Roman"/>
          <w:b/>
          <w:bCs/>
          <w:sz w:val="24"/>
          <w:szCs w:val="24"/>
        </w:rPr>
        <w:t>:</w:t>
      </w:r>
      <w:r w:rsidRPr="00C36CB0">
        <w:rPr>
          <w:rFonts w:ascii="Times New Roman" w:hAnsi="Times New Roman" w:cs="Times New Roman"/>
          <w:b/>
          <w:bCs/>
          <w:sz w:val="24"/>
          <w:szCs w:val="24"/>
        </w:rPr>
        <w:t xml:space="preserve"> </w:t>
      </w:r>
      <w:r w:rsidRPr="00C36CB0">
        <w:rPr>
          <w:rFonts w:ascii="Times New Roman" w:hAnsi="Times New Roman" w:cs="Times New Roman"/>
          <w:sz w:val="24"/>
          <w:szCs w:val="24"/>
        </w:rPr>
        <w:t xml:space="preserve">__________  </w:t>
      </w:r>
      <w:r>
        <w:rPr>
          <w:rFonts w:ascii="Times New Roman" w:hAnsi="Times New Roman" w:cs="Times New Roman"/>
          <w:sz w:val="24"/>
          <w:szCs w:val="24"/>
        </w:rPr>
        <w:t>(</w:t>
      </w:r>
      <w:r w:rsidRPr="00EE5AE6">
        <w:rPr>
          <w:rFonts w:ascii="Times New Roman" w:hAnsi="Times New Roman" w:cs="Times New Roman"/>
          <w:i/>
          <w:iCs/>
          <w:sz w:val="24"/>
          <w:szCs w:val="24"/>
        </w:rPr>
        <w:t>указать прописью</w:t>
      </w:r>
      <w:r>
        <w:rPr>
          <w:rFonts w:ascii="Times New Roman" w:hAnsi="Times New Roman" w:cs="Times New Roman"/>
          <w:sz w:val="24"/>
          <w:szCs w:val="24"/>
        </w:rPr>
        <w:t>)</w:t>
      </w:r>
      <w:r w:rsidRPr="00C36CB0">
        <w:rPr>
          <w:rFonts w:ascii="Times New Roman" w:hAnsi="Times New Roman" w:cs="Times New Roman"/>
          <w:sz w:val="24"/>
          <w:szCs w:val="24"/>
        </w:rPr>
        <w:t xml:space="preserve"> руб. _____ коп., в том числе НДС (18%) _______________ </w:t>
      </w:r>
      <w:r>
        <w:rPr>
          <w:rFonts w:ascii="Times New Roman" w:hAnsi="Times New Roman" w:cs="Times New Roman"/>
          <w:sz w:val="24"/>
          <w:szCs w:val="24"/>
        </w:rPr>
        <w:t>(</w:t>
      </w:r>
      <w:r w:rsidRPr="00EE5AE6">
        <w:rPr>
          <w:rFonts w:ascii="Times New Roman" w:hAnsi="Times New Roman" w:cs="Times New Roman"/>
          <w:i/>
          <w:iCs/>
          <w:sz w:val="24"/>
          <w:szCs w:val="24"/>
        </w:rPr>
        <w:t>указать прописью</w:t>
      </w:r>
      <w:r>
        <w:rPr>
          <w:rFonts w:ascii="Times New Roman" w:hAnsi="Times New Roman" w:cs="Times New Roman"/>
          <w:sz w:val="24"/>
          <w:szCs w:val="24"/>
        </w:rPr>
        <w:t>)</w:t>
      </w:r>
      <w:r w:rsidRPr="00C36CB0">
        <w:rPr>
          <w:rFonts w:ascii="Times New Roman" w:hAnsi="Times New Roman" w:cs="Times New Roman"/>
          <w:sz w:val="24"/>
          <w:szCs w:val="24"/>
        </w:rPr>
        <w:t xml:space="preserve"> руб. _____ коп.</w:t>
      </w:r>
    </w:p>
    <w:p w:rsidR="001B29AC" w:rsidRPr="00FB00F1" w:rsidRDefault="001B29AC" w:rsidP="00C36CB0">
      <w:pPr>
        <w:jc w:val="both"/>
      </w:pPr>
    </w:p>
    <w:p w:rsidR="001B29AC" w:rsidRPr="00FB00F1" w:rsidRDefault="001B29AC" w:rsidP="007F3382">
      <w:pPr>
        <w:ind w:firstLine="540"/>
        <w:jc w:val="both"/>
      </w:pPr>
    </w:p>
    <w:p w:rsidR="001B29AC" w:rsidRPr="00FB00F1" w:rsidRDefault="001B29AC" w:rsidP="007F3382">
      <w:pPr>
        <w:ind w:firstLine="540"/>
        <w:jc w:val="both"/>
      </w:pPr>
    </w:p>
    <w:p w:rsidR="001B29AC" w:rsidRPr="00FB00F1" w:rsidRDefault="001B29AC" w:rsidP="007F3382">
      <w:pPr>
        <w:ind w:firstLine="540"/>
        <w:jc w:val="both"/>
      </w:pPr>
    </w:p>
    <w:tbl>
      <w:tblPr>
        <w:tblW w:w="14635" w:type="dxa"/>
        <w:tblInd w:w="2" w:type="dxa"/>
        <w:tblLook w:val="01E0"/>
      </w:tblPr>
      <w:tblGrid>
        <w:gridCol w:w="4956"/>
        <w:gridCol w:w="4956"/>
        <w:gridCol w:w="4723"/>
      </w:tblGrid>
      <w:tr w:rsidR="001B29AC">
        <w:trPr>
          <w:trHeight w:val="587"/>
        </w:trPr>
        <w:tc>
          <w:tcPr>
            <w:tcW w:w="4956" w:type="dxa"/>
          </w:tcPr>
          <w:p w:rsidR="001B29AC" w:rsidRPr="00782B3A" w:rsidRDefault="001B29AC" w:rsidP="00672831">
            <w:pPr>
              <w:ind w:firstLine="6"/>
              <w:jc w:val="center"/>
              <w:rPr>
                <w:b/>
                <w:bCs/>
              </w:rPr>
            </w:pPr>
            <w:r>
              <w:rPr>
                <w:b/>
                <w:bCs/>
              </w:rPr>
              <w:t>От ИСПОЛНИТЕЛЯ</w:t>
            </w:r>
            <w:r w:rsidRPr="00782B3A">
              <w:rPr>
                <w:b/>
                <w:bCs/>
              </w:rPr>
              <w:t>:</w:t>
            </w:r>
          </w:p>
          <w:p w:rsidR="001B29AC" w:rsidRPr="00782B3A" w:rsidRDefault="001B29AC" w:rsidP="00672831">
            <w:pPr>
              <w:ind w:firstLine="6"/>
            </w:pPr>
          </w:p>
          <w:p w:rsidR="001B29AC" w:rsidRPr="00782B3A" w:rsidRDefault="001B29AC" w:rsidP="00672831">
            <w:pPr>
              <w:ind w:firstLine="6"/>
              <w:jc w:val="center"/>
            </w:pPr>
            <w:r w:rsidRPr="00782B3A">
              <w:t>___________________________</w:t>
            </w:r>
          </w:p>
          <w:p w:rsidR="001B29AC" w:rsidRPr="00782B3A" w:rsidRDefault="001B29AC" w:rsidP="00672831">
            <w:pPr>
              <w:ind w:firstLine="6"/>
              <w:jc w:val="center"/>
            </w:pPr>
            <w:r w:rsidRPr="00782B3A">
              <w:t>(должность)</w:t>
            </w:r>
          </w:p>
          <w:p w:rsidR="001B29AC" w:rsidRPr="00782B3A" w:rsidRDefault="001B29AC" w:rsidP="00672831">
            <w:pPr>
              <w:ind w:firstLine="6"/>
            </w:pPr>
          </w:p>
          <w:p w:rsidR="001B29AC" w:rsidRPr="00782B3A" w:rsidRDefault="001B29AC" w:rsidP="00672831">
            <w:pPr>
              <w:ind w:firstLine="6"/>
            </w:pPr>
            <w:r w:rsidRPr="00782B3A">
              <w:t>___________________________________</w:t>
            </w:r>
          </w:p>
          <w:p w:rsidR="001B29AC" w:rsidRPr="00782B3A" w:rsidRDefault="001B29AC" w:rsidP="00672831">
            <w:pPr>
              <w:ind w:firstLine="6"/>
              <w:jc w:val="center"/>
            </w:pPr>
            <w:r w:rsidRPr="00782B3A">
              <w:t>(Ф.И.О.)</w:t>
            </w:r>
          </w:p>
          <w:p w:rsidR="001B29AC" w:rsidRPr="00782B3A" w:rsidRDefault="001B29AC" w:rsidP="00672831">
            <w:pPr>
              <w:ind w:firstLine="6"/>
            </w:pPr>
            <w:r w:rsidRPr="00782B3A">
              <w:t xml:space="preserve">                            </w:t>
            </w:r>
          </w:p>
          <w:p w:rsidR="001B29AC" w:rsidRPr="00782B3A" w:rsidRDefault="001B29AC" w:rsidP="00672831">
            <w:pPr>
              <w:ind w:firstLine="6"/>
            </w:pPr>
            <w:r w:rsidRPr="00782B3A">
              <w:t xml:space="preserve">         М.П.   «_____» _____________20___г.                     </w:t>
            </w:r>
          </w:p>
        </w:tc>
        <w:tc>
          <w:tcPr>
            <w:tcW w:w="4956" w:type="dxa"/>
          </w:tcPr>
          <w:p w:rsidR="001B29AC" w:rsidRPr="00782B3A" w:rsidRDefault="001B29AC" w:rsidP="00672831">
            <w:pPr>
              <w:ind w:firstLine="6"/>
              <w:jc w:val="center"/>
              <w:rPr>
                <w:b/>
                <w:bCs/>
              </w:rPr>
            </w:pPr>
            <w:r>
              <w:rPr>
                <w:b/>
                <w:bCs/>
              </w:rPr>
              <w:t>От ЗАКАЗЧИКА</w:t>
            </w:r>
            <w:r w:rsidRPr="00782B3A">
              <w:rPr>
                <w:b/>
                <w:bCs/>
              </w:rPr>
              <w:t>:</w:t>
            </w:r>
          </w:p>
          <w:p w:rsidR="001B29AC" w:rsidRPr="00782B3A" w:rsidRDefault="001B29AC" w:rsidP="00672831">
            <w:pPr>
              <w:ind w:firstLine="6"/>
            </w:pPr>
          </w:p>
          <w:p w:rsidR="001B29AC" w:rsidRPr="00782B3A" w:rsidRDefault="001B29AC" w:rsidP="00672831">
            <w:pPr>
              <w:ind w:firstLine="6"/>
              <w:jc w:val="center"/>
            </w:pPr>
            <w:r w:rsidRPr="00782B3A">
              <w:t>___________________________</w:t>
            </w:r>
          </w:p>
          <w:p w:rsidR="001B29AC" w:rsidRPr="00782B3A" w:rsidRDefault="001B29AC" w:rsidP="00672831">
            <w:pPr>
              <w:ind w:firstLine="6"/>
              <w:jc w:val="center"/>
            </w:pPr>
            <w:r w:rsidRPr="00782B3A">
              <w:t>(должность)</w:t>
            </w:r>
          </w:p>
          <w:p w:rsidR="001B29AC" w:rsidRPr="00782B3A" w:rsidRDefault="001B29AC" w:rsidP="00672831">
            <w:pPr>
              <w:ind w:firstLine="6"/>
            </w:pPr>
          </w:p>
          <w:p w:rsidR="001B29AC" w:rsidRPr="00782B3A" w:rsidRDefault="001B29AC" w:rsidP="00672831">
            <w:pPr>
              <w:ind w:firstLine="6"/>
            </w:pPr>
            <w:r w:rsidRPr="00782B3A">
              <w:t>___________________________________</w:t>
            </w:r>
          </w:p>
          <w:p w:rsidR="001B29AC" w:rsidRPr="00782B3A" w:rsidRDefault="001B29AC" w:rsidP="00672831">
            <w:pPr>
              <w:ind w:firstLine="6"/>
              <w:jc w:val="center"/>
            </w:pPr>
            <w:r w:rsidRPr="00782B3A">
              <w:t>(Ф.И.О.)</w:t>
            </w:r>
          </w:p>
          <w:p w:rsidR="001B29AC" w:rsidRPr="00782B3A" w:rsidRDefault="001B29AC" w:rsidP="00672831">
            <w:pPr>
              <w:ind w:firstLine="6"/>
            </w:pPr>
            <w:r w:rsidRPr="00782B3A">
              <w:t xml:space="preserve">                            </w:t>
            </w:r>
          </w:p>
          <w:p w:rsidR="001B29AC" w:rsidRPr="00782B3A" w:rsidRDefault="001B29AC" w:rsidP="00672831">
            <w:pPr>
              <w:ind w:firstLine="6"/>
            </w:pPr>
            <w:r w:rsidRPr="00782B3A">
              <w:t xml:space="preserve">        М.П.   «_____» _____________20___г.                     </w:t>
            </w:r>
          </w:p>
        </w:tc>
        <w:tc>
          <w:tcPr>
            <w:tcW w:w="4723" w:type="dxa"/>
          </w:tcPr>
          <w:p w:rsidR="001B29AC" w:rsidRDefault="001B29AC" w:rsidP="00672831">
            <w:pPr>
              <w:pStyle w:val="ConsNonformat"/>
              <w:widowControl/>
              <w:rPr>
                <w:rFonts w:ascii="Times New Roman" w:hAnsi="Times New Roman" w:cs="Times New Roman"/>
                <w:sz w:val="24"/>
                <w:szCs w:val="24"/>
              </w:rPr>
            </w:pPr>
          </w:p>
        </w:tc>
      </w:tr>
    </w:tbl>
    <w:p w:rsidR="001B29AC" w:rsidRPr="00FB00F1" w:rsidRDefault="001B29AC" w:rsidP="007F3382">
      <w:pPr>
        <w:ind w:firstLine="540"/>
        <w:jc w:val="both"/>
      </w:pPr>
    </w:p>
    <w:p w:rsidR="001B29AC"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29AC"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29AC"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29AC"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29AC"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29AC"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29AC"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29AC"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29AC"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29AC"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29AC"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29AC" w:rsidRPr="00FB00F1" w:rsidRDefault="001B29AC" w:rsidP="00975D9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bCs/>
        </w:rPr>
      </w:pPr>
    </w:p>
    <w:p w:rsidR="001B29AC" w:rsidRPr="00FB00F1" w:rsidRDefault="001B29AC" w:rsidP="00975D9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bCs/>
        </w:rPr>
      </w:pPr>
      <w:r>
        <w:rPr>
          <w:b/>
          <w:bCs/>
        </w:rPr>
        <w:t xml:space="preserve">                                                                                                     Приложение № ____</w:t>
      </w:r>
    </w:p>
    <w:p w:rsidR="001B29AC" w:rsidRDefault="001B29AC" w:rsidP="00975D9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bCs/>
        </w:rPr>
      </w:pPr>
      <w:r w:rsidRPr="00FB00F1">
        <w:rPr>
          <w:b/>
          <w:bCs/>
        </w:rPr>
        <w:t xml:space="preserve">  к договору</w:t>
      </w:r>
      <w:r>
        <w:rPr>
          <w:b/>
          <w:bCs/>
        </w:rPr>
        <w:t xml:space="preserve"> по оказанию услуг</w:t>
      </w:r>
    </w:p>
    <w:p w:rsidR="001B29AC" w:rsidRPr="00FB00F1" w:rsidRDefault="001B29AC" w:rsidP="00975D9A">
      <w:pPr>
        <w:pStyle w:val="BodyTextInden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bCs/>
        </w:rPr>
      </w:pPr>
      <w:r>
        <w:rPr>
          <w:b/>
          <w:bCs/>
        </w:rPr>
        <w:t>№______ от «___» ____ 20_</w:t>
      </w:r>
      <w:r w:rsidRPr="00FB00F1">
        <w:rPr>
          <w:b/>
          <w:bCs/>
        </w:rPr>
        <w:t>_ г.</w:t>
      </w:r>
    </w:p>
    <w:p w:rsidR="001B29AC" w:rsidRDefault="001B29AC" w:rsidP="00975D9A">
      <w:pPr>
        <w:tabs>
          <w:tab w:val="left" w:pos="2160"/>
        </w:tabs>
        <w:rPr>
          <w:sz w:val="22"/>
          <w:szCs w:val="22"/>
        </w:rPr>
      </w:pPr>
    </w:p>
    <w:p w:rsidR="001B29AC" w:rsidRDefault="001B29AC" w:rsidP="00637154">
      <w:pPr>
        <w:tabs>
          <w:tab w:val="left" w:pos="2160"/>
        </w:tabs>
        <w:ind w:left="5220"/>
        <w:jc w:val="right"/>
        <w:rPr>
          <w:sz w:val="22"/>
          <w:szCs w:val="22"/>
        </w:rPr>
      </w:pPr>
    </w:p>
    <w:p w:rsidR="001B29AC" w:rsidRDefault="001B29AC" w:rsidP="00637154">
      <w:pPr>
        <w:tabs>
          <w:tab w:val="left" w:pos="2160"/>
        </w:tabs>
        <w:ind w:left="5220"/>
        <w:jc w:val="right"/>
        <w:rPr>
          <w:sz w:val="22"/>
          <w:szCs w:val="22"/>
        </w:rPr>
      </w:pPr>
    </w:p>
    <w:p w:rsidR="001B29AC" w:rsidRPr="00F62BC9" w:rsidRDefault="001B29AC" w:rsidP="00637154">
      <w:pPr>
        <w:shd w:val="clear" w:color="auto" w:fill="FFFFFF"/>
        <w:autoSpaceDE w:val="0"/>
        <w:autoSpaceDN w:val="0"/>
        <w:adjustRightInd w:val="0"/>
        <w:spacing w:line="240" w:lineRule="atLeast"/>
        <w:jc w:val="center"/>
        <w:rPr>
          <w:b/>
          <w:bCs/>
          <w:sz w:val="28"/>
          <w:szCs w:val="28"/>
        </w:rPr>
      </w:pPr>
      <w:r w:rsidRPr="00F62BC9">
        <w:rPr>
          <w:b/>
          <w:bCs/>
          <w:sz w:val="28"/>
          <w:szCs w:val="28"/>
        </w:rPr>
        <w:t xml:space="preserve">График </w:t>
      </w:r>
      <w:r>
        <w:rPr>
          <w:b/>
          <w:bCs/>
          <w:sz w:val="28"/>
          <w:szCs w:val="28"/>
        </w:rPr>
        <w:t>оказания услуг</w:t>
      </w:r>
    </w:p>
    <w:p w:rsidR="001B29AC" w:rsidRPr="00F62BC9" w:rsidRDefault="001B29AC" w:rsidP="00637154">
      <w:pPr>
        <w:tabs>
          <w:tab w:val="left" w:pos="2160"/>
        </w:tabs>
        <w:jc w:val="center"/>
        <w:rPr>
          <w:b/>
          <w:bCs/>
          <w:sz w:val="22"/>
          <w:szCs w:val="22"/>
        </w:rPr>
      </w:pPr>
      <w:r w:rsidRPr="00F62BC9">
        <w:rPr>
          <w:b/>
          <w:bCs/>
          <w:sz w:val="22"/>
          <w:szCs w:val="22"/>
        </w:rPr>
        <w:t>к договору №_______ от «__» ________________ 20___г.</w:t>
      </w:r>
    </w:p>
    <w:p w:rsidR="001B29AC" w:rsidRDefault="001B29AC" w:rsidP="00637154">
      <w:pPr>
        <w:shd w:val="clear" w:color="auto" w:fill="FFFFFF"/>
        <w:autoSpaceDE w:val="0"/>
        <w:autoSpaceDN w:val="0"/>
        <w:adjustRightInd w:val="0"/>
        <w:spacing w:line="240" w:lineRule="atLeast"/>
        <w:jc w:val="center"/>
      </w:pPr>
    </w:p>
    <w:p w:rsidR="001B29AC" w:rsidRDefault="001B29AC" w:rsidP="004715B9">
      <w:pPr>
        <w:shd w:val="clear" w:color="auto" w:fill="FFFFFF"/>
        <w:autoSpaceDE w:val="0"/>
        <w:autoSpaceDN w:val="0"/>
        <w:adjustRightInd w:val="0"/>
        <w:spacing w:line="240" w:lineRule="atLeast"/>
      </w:pPr>
      <w:r>
        <w:t>Дата начала оказания услуг: «___»____________________ г.</w:t>
      </w:r>
    </w:p>
    <w:p w:rsidR="001B29AC" w:rsidRDefault="001B29AC" w:rsidP="004715B9">
      <w:pPr>
        <w:shd w:val="clear" w:color="auto" w:fill="FFFFFF"/>
        <w:autoSpaceDE w:val="0"/>
        <w:autoSpaceDN w:val="0"/>
        <w:adjustRightInd w:val="0"/>
        <w:spacing w:line="240" w:lineRule="atLeast"/>
      </w:pPr>
      <w:r>
        <w:t>Дата окончания оказания услуг: «___»_________________ г.</w:t>
      </w:r>
    </w:p>
    <w:p w:rsidR="001B29AC" w:rsidRDefault="001B29AC" w:rsidP="004715B9">
      <w:pPr>
        <w:shd w:val="clear" w:color="auto" w:fill="FFFFFF"/>
        <w:autoSpaceDE w:val="0"/>
        <w:autoSpaceDN w:val="0"/>
        <w:adjustRightInd w:val="0"/>
        <w:spacing w:line="240" w:lineRule="atLeast"/>
      </w:pPr>
    </w:p>
    <w:p w:rsidR="001B29AC" w:rsidRDefault="001B29AC" w:rsidP="004715B9">
      <w:pPr>
        <w:shd w:val="clear" w:color="auto" w:fill="FFFFFF"/>
        <w:autoSpaceDE w:val="0"/>
        <w:autoSpaceDN w:val="0"/>
        <w:adjustRightInd w:val="0"/>
        <w:spacing w:line="240" w:lineRule="atLeast"/>
      </w:pPr>
    </w:p>
    <w:p w:rsidR="001B29AC" w:rsidRDefault="001B29AC" w:rsidP="004715B9">
      <w:pPr>
        <w:shd w:val="clear" w:color="auto" w:fill="FFFFFF"/>
        <w:autoSpaceDE w:val="0"/>
        <w:autoSpaceDN w:val="0"/>
        <w:adjustRightInd w:val="0"/>
        <w:spacing w:line="240" w:lineRule="atLeast"/>
      </w:pPr>
      <w:r>
        <w:t xml:space="preserve"> </w:t>
      </w:r>
    </w:p>
    <w:p w:rsidR="001B29AC" w:rsidRDefault="001B29AC" w:rsidP="00637154">
      <w:pPr>
        <w:shd w:val="clear" w:color="auto" w:fill="FFFFFF"/>
        <w:autoSpaceDE w:val="0"/>
        <w:autoSpaceDN w:val="0"/>
        <w:adjustRightInd w:val="0"/>
        <w:spacing w:line="240" w:lineRule="atLeast"/>
        <w:jc w:val="center"/>
      </w:pPr>
    </w:p>
    <w:p w:rsidR="001B29AC" w:rsidRDefault="001B29AC" w:rsidP="004715B9">
      <w:pPr>
        <w:shd w:val="clear" w:color="auto" w:fill="FFFFFF"/>
        <w:autoSpaceDE w:val="0"/>
        <w:autoSpaceDN w:val="0"/>
        <w:adjustRightInd w:val="0"/>
        <w:spacing w:line="240" w:lineRule="atLeast"/>
      </w:pPr>
      <w:r>
        <w:t xml:space="preserve">     </w:t>
      </w:r>
    </w:p>
    <w:p w:rsidR="001B29AC" w:rsidRDefault="001B29AC" w:rsidP="00637154">
      <w:pPr>
        <w:shd w:val="clear" w:color="auto" w:fill="FFFFFF"/>
        <w:autoSpaceDE w:val="0"/>
        <w:autoSpaceDN w:val="0"/>
        <w:adjustRightInd w:val="0"/>
        <w:spacing w:line="240" w:lineRule="atLeast"/>
        <w:jc w:val="center"/>
      </w:pPr>
    </w:p>
    <w:p w:rsidR="001B29AC" w:rsidRDefault="001B29AC" w:rsidP="00637154">
      <w:pPr>
        <w:shd w:val="clear" w:color="auto" w:fill="FFFFFF"/>
        <w:autoSpaceDE w:val="0"/>
        <w:autoSpaceDN w:val="0"/>
        <w:adjustRightInd w:val="0"/>
        <w:spacing w:line="240" w:lineRule="atLeast"/>
        <w:jc w:val="center"/>
      </w:pPr>
    </w:p>
    <w:p w:rsidR="001B29AC" w:rsidRDefault="001B29AC" w:rsidP="00637154">
      <w:pPr>
        <w:shd w:val="clear" w:color="auto" w:fill="FFFFFF"/>
        <w:autoSpaceDE w:val="0"/>
        <w:autoSpaceDN w:val="0"/>
        <w:adjustRightInd w:val="0"/>
        <w:spacing w:line="240" w:lineRule="atLeast"/>
        <w:jc w:val="center"/>
      </w:pPr>
    </w:p>
    <w:p w:rsidR="001B29AC" w:rsidRDefault="001B29AC" w:rsidP="00637154">
      <w:pPr>
        <w:shd w:val="clear" w:color="auto" w:fill="FFFFFF"/>
        <w:autoSpaceDE w:val="0"/>
        <w:autoSpaceDN w:val="0"/>
        <w:adjustRightInd w:val="0"/>
        <w:spacing w:line="240" w:lineRule="atLeast"/>
        <w:jc w:val="center"/>
      </w:pPr>
    </w:p>
    <w:tbl>
      <w:tblPr>
        <w:tblpPr w:leftFromText="180" w:rightFromText="180" w:vertAnchor="page" w:horzAnchor="margin" w:tblpY="52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0"/>
        <w:gridCol w:w="3376"/>
        <w:gridCol w:w="867"/>
        <w:gridCol w:w="867"/>
        <w:gridCol w:w="799"/>
        <w:gridCol w:w="721"/>
        <w:gridCol w:w="739"/>
        <w:gridCol w:w="731"/>
        <w:gridCol w:w="920"/>
      </w:tblGrid>
      <w:tr w:rsidR="001B29AC">
        <w:trPr>
          <w:trHeight w:val="255"/>
        </w:trPr>
        <w:tc>
          <w:tcPr>
            <w:tcW w:w="551" w:type="dxa"/>
            <w:vMerge w:val="restart"/>
          </w:tcPr>
          <w:p w:rsidR="001B29AC" w:rsidRDefault="001B29AC" w:rsidP="004715B9">
            <w:pPr>
              <w:jc w:val="both"/>
              <w:rPr>
                <w:b/>
                <w:bCs/>
                <w:i/>
                <w:iCs/>
              </w:rPr>
            </w:pPr>
            <w:r w:rsidRPr="00F62BC9">
              <w:rPr>
                <w:b/>
                <w:bCs/>
                <w:i/>
                <w:iCs/>
              </w:rPr>
              <w:t xml:space="preserve">№ </w:t>
            </w:r>
          </w:p>
          <w:p w:rsidR="001B29AC" w:rsidRPr="00F62BC9" w:rsidRDefault="001B29AC" w:rsidP="004715B9">
            <w:pPr>
              <w:jc w:val="both"/>
              <w:rPr>
                <w:b/>
                <w:bCs/>
                <w:i/>
                <w:iCs/>
              </w:rPr>
            </w:pPr>
            <w:r w:rsidRPr="00F62BC9">
              <w:rPr>
                <w:b/>
                <w:bCs/>
                <w:i/>
                <w:iCs/>
              </w:rPr>
              <w:t>п/п</w:t>
            </w:r>
          </w:p>
        </w:tc>
        <w:tc>
          <w:tcPr>
            <w:tcW w:w="3376" w:type="dxa"/>
            <w:vMerge w:val="restart"/>
          </w:tcPr>
          <w:p w:rsidR="001B29AC" w:rsidRPr="00F62BC9" w:rsidRDefault="001B29AC" w:rsidP="004715B9">
            <w:pPr>
              <w:ind w:firstLine="540"/>
              <w:jc w:val="center"/>
              <w:rPr>
                <w:b/>
                <w:bCs/>
                <w:i/>
                <w:iCs/>
              </w:rPr>
            </w:pPr>
            <w:r>
              <w:rPr>
                <w:b/>
                <w:bCs/>
                <w:i/>
                <w:iCs/>
              </w:rPr>
              <w:t>Наименование услуги</w:t>
            </w:r>
          </w:p>
        </w:tc>
        <w:tc>
          <w:tcPr>
            <w:tcW w:w="5644" w:type="dxa"/>
            <w:gridSpan w:val="7"/>
          </w:tcPr>
          <w:p w:rsidR="001B29AC" w:rsidRPr="00F62BC9" w:rsidRDefault="001B29AC" w:rsidP="004715B9">
            <w:pPr>
              <w:jc w:val="center"/>
              <w:rPr>
                <w:b/>
                <w:bCs/>
                <w:i/>
                <w:iCs/>
              </w:rPr>
            </w:pPr>
            <w:r>
              <w:rPr>
                <w:b/>
                <w:bCs/>
                <w:i/>
                <w:iCs/>
              </w:rPr>
              <w:t xml:space="preserve">График выполнения </w:t>
            </w:r>
          </w:p>
        </w:tc>
      </w:tr>
      <w:tr w:rsidR="001B29AC">
        <w:trPr>
          <w:trHeight w:val="285"/>
        </w:trPr>
        <w:tc>
          <w:tcPr>
            <w:tcW w:w="551" w:type="dxa"/>
            <w:vMerge/>
          </w:tcPr>
          <w:p w:rsidR="001B29AC" w:rsidRPr="00F62BC9" w:rsidRDefault="001B29AC" w:rsidP="004715B9">
            <w:pPr>
              <w:jc w:val="both"/>
              <w:rPr>
                <w:b/>
                <w:bCs/>
                <w:i/>
                <w:iCs/>
              </w:rPr>
            </w:pPr>
          </w:p>
        </w:tc>
        <w:tc>
          <w:tcPr>
            <w:tcW w:w="3376" w:type="dxa"/>
            <w:vMerge/>
          </w:tcPr>
          <w:p w:rsidR="001B29AC" w:rsidRPr="00F62BC9" w:rsidRDefault="001B29AC" w:rsidP="004715B9">
            <w:pPr>
              <w:ind w:firstLine="540"/>
              <w:jc w:val="center"/>
              <w:rPr>
                <w:b/>
                <w:bCs/>
                <w:i/>
                <w:iCs/>
              </w:rPr>
            </w:pPr>
          </w:p>
        </w:tc>
        <w:tc>
          <w:tcPr>
            <w:tcW w:w="867" w:type="dxa"/>
          </w:tcPr>
          <w:p w:rsidR="001B29AC" w:rsidRPr="00F62BC9" w:rsidRDefault="001B29AC" w:rsidP="004715B9">
            <w:pPr>
              <w:jc w:val="center"/>
              <w:rPr>
                <w:b/>
                <w:bCs/>
                <w:i/>
                <w:iCs/>
              </w:rPr>
            </w:pPr>
          </w:p>
        </w:tc>
        <w:tc>
          <w:tcPr>
            <w:tcW w:w="867" w:type="dxa"/>
          </w:tcPr>
          <w:p w:rsidR="001B29AC" w:rsidRPr="00F62BC9" w:rsidRDefault="001B29AC" w:rsidP="004715B9">
            <w:pPr>
              <w:jc w:val="center"/>
              <w:rPr>
                <w:b/>
                <w:bCs/>
                <w:i/>
                <w:iCs/>
              </w:rPr>
            </w:pPr>
          </w:p>
        </w:tc>
        <w:tc>
          <w:tcPr>
            <w:tcW w:w="799" w:type="dxa"/>
          </w:tcPr>
          <w:p w:rsidR="001B29AC" w:rsidRPr="00F62BC9" w:rsidRDefault="001B29AC" w:rsidP="004715B9">
            <w:pPr>
              <w:jc w:val="center"/>
              <w:rPr>
                <w:b/>
                <w:bCs/>
                <w:i/>
                <w:iCs/>
              </w:rPr>
            </w:pPr>
          </w:p>
        </w:tc>
        <w:tc>
          <w:tcPr>
            <w:tcW w:w="721" w:type="dxa"/>
          </w:tcPr>
          <w:p w:rsidR="001B29AC" w:rsidRPr="00F62BC9" w:rsidRDefault="001B29AC" w:rsidP="004715B9">
            <w:pPr>
              <w:jc w:val="center"/>
              <w:rPr>
                <w:b/>
                <w:bCs/>
                <w:i/>
                <w:iCs/>
              </w:rPr>
            </w:pPr>
          </w:p>
        </w:tc>
        <w:tc>
          <w:tcPr>
            <w:tcW w:w="739" w:type="dxa"/>
          </w:tcPr>
          <w:p w:rsidR="001B29AC" w:rsidRPr="00F62BC9" w:rsidRDefault="001B29AC" w:rsidP="004715B9">
            <w:pPr>
              <w:jc w:val="center"/>
              <w:rPr>
                <w:b/>
                <w:bCs/>
                <w:i/>
                <w:iCs/>
              </w:rPr>
            </w:pPr>
          </w:p>
        </w:tc>
        <w:tc>
          <w:tcPr>
            <w:tcW w:w="731" w:type="dxa"/>
          </w:tcPr>
          <w:p w:rsidR="001B29AC" w:rsidRPr="00F62BC9" w:rsidRDefault="001B29AC" w:rsidP="004715B9">
            <w:pPr>
              <w:jc w:val="center"/>
              <w:rPr>
                <w:b/>
                <w:bCs/>
                <w:i/>
                <w:iCs/>
              </w:rPr>
            </w:pPr>
          </w:p>
        </w:tc>
        <w:tc>
          <w:tcPr>
            <w:tcW w:w="920" w:type="dxa"/>
          </w:tcPr>
          <w:p w:rsidR="001B29AC" w:rsidRPr="00F62BC9" w:rsidRDefault="001B29AC" w:rsidP="004715B9">
            <w:pPr>
              <w:jc w:val="center"/>
              <w:rPr>
                <w:b/>
                <w:bCs/>
                <w:i/>
                <w:iCs/>
              </w:rPr>
            </w:pPr>
            <w:r>
              <w:rPr>
                <w:b/>
                <w:bCs/>
                <w:i/>
                <w:iCs/>
              </w:rPr>
              <w:t>…</w:t>
            </w:r>
          </w:p>
        </w:tc>
      </w:tr>
      <w:tr w:rsidR="001B29AC">
        <w:tc>
          <w:tcPr>
            <w:tcW w:w="551" w:type="dxa"/>
          </w:tcPr>
          <w:p w:rsidR="001B29AC" w:rsidRDefault="001B29AC" w:rsidP="004715B9">
            <w:r>
              <w:t>1.</w:t>
            </w:r>
          </w:p>
        </w:tc>
        <w:tc>
          <w:tcPr>
            <w:tcW w:w="3376" w:type="dxa"/>
          </w:tcPr>
          <w:p w:rsidR="001B29AC" w:rsidRDefault="001B29AC" w:rsidP="004715B9">
            <w:pPr>
              <w:ind w:firstLine="540"/>
              <w:jc w:val="both"/>
            </w:pPr>
          </w:p>
        </w:tc>
        <w:tc>
          <w:tcPr>
            <w:tcW w:w="867" w:type="dxa"/>
          </w:tcPr>
          <w:p w:rsidR="001B29AC" w:rsidRDefault="001B29AC" w:rsidP="004715B9">
            <w:pPr>
              <w:ind w:firstLine="540"/>
              <w:jc w:val="both"/>
            </w:pPr>
          </w:p>
        </w:tc>
        <w:tc>
          <w:tcPr>
            <w:tcW w:w="867" w:type="dxa"/>
          </w:tcPr>
          <w:p w:rsidR="001B29AC" w:rsidRDefault="001B29AC" w:rsidP="004715B9">
            <w:pPr>
              <w:ind w:firstLine="540"/>
              <w:jc w:val="both"/>
            </w:pPr>
          </w:p>
        </w:tc>
        <w:tc>
          <w:tcPr>
            <w:tcW w:w="799" w:type="dxa"/>
          </w:tcPr>
          <w:p w:rsidR="001B29AC" w:rsidRDefault="001B29AC" w:rsidP="004715B9">
            <w:pPr>
              <w:ind w:firstLine="540"/>
              <w:jc w:val="both"/>
            </w:pPr>
          </w:p>
        </w:tc>
        <w:tc>
          <w:tcPr>
            <w:tcW w:w="721" w:type="dxa"/>
          </w:tcPr>
          <w:p w:rsidR="001B29AC" w:rsidRDefault="001B29AC" w:rsidP="004715B9">
            <w:pPr>
              <w:ind w:firstLine="540"/>
              <w:jc w:val="both"/>
            </w:pPr>
          </w:p>
        </w:tc>
        <w:tc>
          <w:tcPr>
            <w:tcW w:w="739" w:type="dxa"/>
          </w:tcPr>
          <w:p w:rsidR="001B29AC" w:rsidRDefault="001B29AC" w:rsidP="004715B9">
            <w:pPr>
              <w:ind w:firstLine="540"/>
              <w:jc w:val="both"/>
            </w:pPr>
          </w:p>
        </w:tc>
        <w:tc>
          <w:tcPr>
            <w:tcW w:w="731" w:type="dxa"/>
          </w:tcPr>
          <w:p w:rsidR="001B29AC" w:rsidRDefault="001B29AC" w:rsidP="004715B9">
            <w:pPr>
              <w:ind w:firstLine="540"/>
              <w:jc w:val="both"/>
            </w:pPr>
          </w:p>
        </w:tc>
        <w:tc>
          <w:tcPr>
            <w:tcW w:w="920" w:type="dxa"/>
          </w:tcPr>
          <w:p w:rsidR="001B29AC" w:rsidRDefault="001B29AC" w:rsidP="004715B9">
            <w:pPr>
              <w:ind w:firstLine="540"/>
              <w:jc w:val="both"/>
            </w:pPr>
          </w:p>
        </w:tc>
      </w:tr>
      <w:tr w:rsidR="001B29AC">
        <w:tc>
          <w:tcPr>
            <w:tcW w:w="551" w:type="dxa"/>
          </w:tcPr>
          <w:p w:rsidR="001B29AC" w:rsidRDefault="001B29AC" w:rsidP="004715B9">
            <w:r>
              <w:t>2.</w:t>
            </w:r>
          </w:p>
        </w:tc>
        <w:tc>
          <w:tcPr>
            <w:tcW w:w="3376" w:type="dxa"/>
          </w:tcPr>
          <w:p w:rsidR="001B29AC" w:rsidRDefault="001B29AC" w:rsidP="004715B9">
            <w:pPr>
              <w:ind w:firstLine="540"/>
              <w:jc w:val="both"/>
            </w:pPr>
          </w:p>
        </w:tc>
        <w:tc>
          <w:tcPr>
            <w:tcW w:w="867" w:type="dxa"/>
          </w:tcPr>
          <w:p w:rsidR="001B29AC" w:rsidRDefault="001B29AC" w:rsidP="004715B9">
            <w:pPr>
              <w:ind w:firstLine="540"/>
              <w:jc w:val="both"/>
            </w:pPr>
          </w:p>
        </w:tc>
        <w:tc>
          <w:tcPr>
            <w:tcW w:w="867" w:type="dxa"/>
          </w:tcPr>
          <w:p w:rsidR="001B29AC" w:rsidRDefault="001B29AC" w:rsidP="004715B9">
            <w:pPr>
              <w:ind w:firstLine="540"/>
              <w:jc w:val="both"/>
            </w:pPr>
          </w:p>
        </w:tc>
        <w:tc>
          <w:tcPr>
            <w:tcW w:w="799" w:type="dxa"/>
          </w:tcPr>
          <w:p w:rsidR="001B29AC" w:rsidRDefault="001B29AC" w:rsidP="004715B9">
            <w:pPr>
              <w:ind w:firstLine="540"/>
              <w:jc w:val="both"/>
            </w:pPr>
          </w:p>
        </w:tc>
        <w:tc>
          <w:tcPr>
            <w:tcW w:w="721" w:type="dxa"/>
          </w:tcPr>
          <w:p w:rsidR="001B29AC" w:rsidRDefault="001B29AC" w:rsidP="004715B9">
            <w:pPr>
              <w:ind w:firstLine="540"/>
              <w:jc w:val="both"/>
            </w:pPr>
          </w:p>
        </w:tc>
        <w:tc>
          <w:tcPr>
            <w:tcW w:w="739" w:type="dxa"/>
          </w:tcPr>
          <w:p w:rsidR="001B29AC" w:rsidRDefault="001B29AC" w:rsidP="004715B9">
            <w:pPr>
              <w:ind w:firstLine="540"/>
              <w:jc w:val="both"/>
            </w:pPr>
          </w:p>
        </w:tc>
        <w:tc>
          <w:tcPr>
            <w:tcW w:w="731" w:type="dxa"/>
          </w:tcPr>
          <w:p w:rsidR="001B29AC" w:rsidRDefault="001B29AC" w:rsidP="004715B9">
            <w:pPr>
              <w:ind w:firstLine="540"/>
              <w:jc w:val="both"/>
            </w:pPr>
          </w:p>
        </w:tc>
        <w:tc>
          <w:tcPr>
            <w:tcW w:w="920" w:type="dxa"/>
          </w:tcPr>
          <w:p w:rsidR="001B29AC" w:rsidRDefault="001B29AC" w:rsidP="004715B9">
            <w:pPr>
              <w:ind w:firstLine="540"/>
              <w:jc w:val="both"/>
            </w:pPr>
          </w:p>
        </w:tc>
      </w:tr>
      <w:tr w:rsidR="001B29AC">
        <w:tc>
          <w:tcPr>
            <w:tcW w:w="551" w:type="dxa"/>
          </w:tcPr>
          <w:p w:rsidR="001B29AC" w:rsidRDefault="001B29AC" w:rsidP="004715B9">
            <w:r>
              <w:t>3.</w:t>
            </w:r>
          </w:p>
        </w:tc>
        <w:tc>
          <w:tcPr>
            <w:tcW w:w="3376" w:type="dxa"/>
          </w:tcPr>
          <w:p w:rsidR="001B29AC" w:rsidRDefault="001B29AC" w:rsidP="004715B9">
            <w:pPr>
              <w:ind w:firstLine="540"/>
              <w:jc w:val="both"/>
            </w:pPr>
          </w:p>
        </w:tc>
        <w:tc>
          <w:tcPr>
            <w:tcW w:w="867" w:type="dxa"/>
          </w:tcPr>
          <w:p w:rsidR="001B29AC" w:rsidRDefault="001B29AC" w:rsidP="004715B9">
            <w:pPr>
              <w:ind w:firstLine="540"/>
              <w:jc w:val="both"/>
            </w:pPr>
          </w:p>
        </w:tc>
        <w:tc>
          <w:tcPr>
            <w:tcW w:w="867" w:type="dxa"/>
          </w:tcPr>
          <w:p w:rsidR="001B29AC" w:rsidRDefault="001B29AC" w:rsidP="004715B9">
            <w:pPr>
              <w:ind w:firstLine="540"/>
              <w:jc w:val="both"/>
            </w:pPr>
          </w:p>
        </w:tc>
        <w:tc>
          <w:tcPr>
            <w:tcW w:w="799" w:type="dxa"/>
          </w:tcPr>
          <w:p w:rsidR="001B29AC" w:rsidRDefault="001B29AC" w:rsidP="004715B9">
            <w:pPr>
              <w:ind w:firstLine="540"/>
              <w:jc w:val="both"/>
            </w:pPr>
          </w:p>
        </w:tc>
        <w:tc>
          <w:tcPr>
            <w:tcW w:w="721" w:type="dxa"/>
          </w:tcPr>
          <w:p w:rsidR="001B29AC" w:rsidRDefault="001B29AC" w:rsidP="004715B9">
            <w:pPr>
              <w:ind w:firstLine="540"/>
              <w:jc w:val="both"/>
            </w:pPr>
          </w:p>
        </w:tc>
        <w:tc>
          <w:tcPr>
            <w:tcW w:w="739" w:type="dxa"/>
          </w:tcPr>
          <w:p w:rsidR="001B29AC" w:rsidRDefault="001B29AC" w:rsidP="004715B9">
            <w:pPr>
              <w:ind w:firstLine="540"/>
              <w:jc w:val="both"/>
            </w:pPr>
          </w:p>
        </w:tc>
        <w:tc>
          <w:tcPr>
            <w:tcW w:w="731" w:type="dxa"/>
          </w:tcPr>
          <w:p w:rsidR="001B29AC" w:rsidRDefault="001B29AC" w:rsidP="004715B9">
            <w:pPr>
              <w:ind w:firstLine="540"/>
              <w:jc w:val="both"/>
            </w:pPr>
          </w:p>
        </w:tc>
        <w:tc>
          <w:tcPr>
            <w:tcW w:w="920" w:type="dxa"/>
          </w:tcPr>
          <w:p w:rsidR="001B29AC" w:rsidRDefault="001B29AC" w:rsidP="004715B9">
            <w:pPr>
              <w:ind w:firstLine="540"/>
              <w:jc w:val="both"/>
            </w:pPr>
          </w:p>
        </w:tc>
      </w:tr>
      <w:tr w:rsidR="001B29AC">
        <w:tc>
          <w:tcPr>
            <w:tcW w:w="551" w:type="dxa"/>
          </w:tcPr>
          <w:p w:rsidR="001B29AC" w:rsidRDefault="001B29AC" w:rsidP="004715B9">
            <w:r>
              <w:t>4.</w:t>
            </w:r>
          </w:p>
        </w:tc>
        <w:tc>
          <w:tcPr>
            <w:tcW w:w="3376" w:type="dxa"/>
          </w:tcPr>
          <w:p w:rsidR="001B29AC" w:rsidRDefault="001B29AC" w:rsidP="004715B9">
            <w:pPr>
              <w:ind w:firstLine="540"/>
              <w:jc w:val="both"/>
            </w:pPr>
          </w:p>
        </w:tc>
        <w:tc>
          <w:tcPr>
            <w:tcW w:w="867" w:type="dxa"/>
          </w:tcPr>
          <w:p w:rsidR="001B29AC" w:rsidRDefault="001B29AC" w:rsidP="004715B9">
            <w:pPr>
              <w:ind w:firstLine="540"/>
              <w:jc w:val="both"/>
            </w:pPr>
          </w:p>
        </w:tc>
        <w:tc>
          <w:tcPr>
            <w:tcW w:w="867" w:type="dxa"/>
          </w:tcPr>
          <w:p w:rsidR="001B29AC" w:rsidRDefault="001B29AC" w:rsidP="004715B9">
            <w:pPr>
              <w:ind w:firstLine="540"/>
              <w:jc w:val="both"/>
            </w:pPr>
          </w:p>
        </w:tc>
        <w:tc>
          <w:tcPr>
            <w:tcW w:w="799" w:type="dxa"/>
          </w:tcPr>
          <w:p w:rsidR="001B29AC" w:rsidRDefault="001B29AC" w:rsidP="004715B9">
            <w:pPr>
              <w:ind w:firstLine="540"/>
              <w:jc w:val="both"/>
            </w:pPr>
          </w:p>
        </w:tc>
        <w:tc>
          <w:tcPr>
            <w:tcW w:w="721" w:type="dxa"/>
          </w:tcPr>
          <w:p w:rsidR="001B29AC" w:rsidRDefault="001B29AC" w:rsidP="004715B9">
            <w:pPr>
              <w:ind w:firstLine="540"/>
              <w:jc w:val="both"/>
            </w:pPr>
          </w:p>
        </w:tc>
        <w:tc>
          <w:tcPr>
            <w:tcW w:w="739" w:type="dxa"/>
          </w:tcPr>
          <w:p w:rsidR="001B29AC" w:rsidRDefault="001B29AC" w:rsidP="004715B9">
            <w:pPr>
              <w:ind w:firstLine="540"/>
              <w:jc w:val="both"/>
            </w:pPr>
          </w:p>
        </w:tc>
        <w:tc>
          <w:tcPr>
            <w:tcW w:w="731" w:type="dxa"/>
          </w:tcPr>
          <w:p w:rsidR="001B29AC" w:rsidRDefault="001B29AC" w:rsidP="004715B9">
            <w:pPr>
              <w:ind w:firstLine="540"/>
              <w:jc w:val="both"/>
            </w:pPr>
          </w:p>
        </w:tc>
        <w:tc>
          <w:tcPr>
            <w:tcW w:w="920" w:type="dxa"/>
          </w:tcPr>
          <w:p w:rsidR="001B29AC" w:rsidRDefault="001B29AC" w:rsidP="004715B9">
            <w:pPr>
              <w:ind w:firstLine="540"/>
              <w:jc w:val="both"/>
            </w:pPr>
          </w:p>
        </w:tc>
      </w:tr>
      <w:tr w:rsidR="001B29AC">
        <w:tc>
          <w:tcPr>
            <w:tcW w:w="551" w:type="dxa"/>
          </w:tcPr>
          <w:p w:rsidR="001B29AC" w:rsidRDefault="001B29AC" w:rsidP="004715B9">
            <w:r>
              <w:t>…</w:t>
            </w:r>
          </w:p>
        </w:tc>
        <w:tc>
          <w:tcPr>
            <w:tcW w:w="3376" w:type="dxa"/>
          </w:tcPr>
          <w:p w:rsidR="001B29AC" w:rsidRDefault="001B29AC" w:rsidP="004715B9">
            <w:pPr>
              <w:ind w:firstLine="540"/>
              <w:jc w:val="both"/>
            </w:pPr>
          </w:p>
        </w:tc>
        <w:tc>
          <w:tcPr>
            <w:tcW w:w="867" w:type="dxa"/>
          </w:tcPr>
          <w:p w:rsidR="001B29AC" w:rsidRDefault="001B29AC" w:rsidP="004715B9">
            <w:pPr>
              <w:ind w:firstLine="540"/>
              <w:jc w:val="both"/>
            </w:pPr>
          </w:p>
        </w:tc>
        <w:tc>
          <w:tcPr>
            <w:tcW w:w="867" w:type="dxa"/>
          </w:tcPr>
          <w:p w:rsidR="001B29AC" w:rsidRDefault="001B29AC" w:rsidP="004715B9">
            <w:pPr>
              <w:ind w:firstLine="540"/>
              <w:jc w:val="both"/>
            </w:pPr>
          </w:p>
        </w:tc>
        <w:tc>
          <w:tcPr>
            <w:tcW w:w="799" w:type="dxa"/>
          </w:tcPr>
          <w:p w:rsidR="001B29AC" w:rsidRDefault="001B29AC" w:rsidP="004715B9">
            <w:pPr>
              <w:ind w:firstLine="540"/>
              <w:jc w:val="both"/>
            </w:pPr>
          </w:p>
        </w:tc>
        <w:tc>
          <w:tcPr>
            <w:tcW w:w="721" w:type="dxa"/>
          </w:tcPr>
          <w:p w:rsidR="001B29AC" w:rsidRDefault="001B29AC" w:rsidP="004715B9">
            <w:pPr>
              <w:ind w:firstLine="540"/>
              <w:jc w:val="both"/>
            </w:pPr>
          </w:p>
        </w:tc>
        <w:tc>
          <w:tcPr>
            <w:tcW w:w="739" w:type="dxa"/>
          </w:tcPr>
          <w:p w:rsidR="001B29AC" w:rsidRDefault="001B29AC" w:rsidP="004715B9">
            <w:pPr>
              <w:ind w:firstLine="540"/>
              <w:jc w:val="both"/>
            </w:pPr>
          </w:p>
        </w:tc>
        <w:tc>
          <w:tcPr>
            <w:tcW w:w="731" w:type="dxa"/>
          </w:tcPr>
          <w:p w:rsidR="001B29AC" w:rsidRDefault="001B29AC" w:rsidP="004715B9">
            <w:pPr>
              <w:ind w:firstLine="540"/>
              <w:jc w:val="both"/>
            </w:pPr>
          </w:p>
        </w:tc>
        <w:tc>
          <w:tcPr>
            <w:tcW w:w="920" w:type="dxa"/>
          </w:tcPr>
          <w:p w:rsidR="001B29AC" w:rsidRDefault="001B29AC" w:rsidP="004715B9">
            <w:pPr>
              <w:ind w:firstLine="540"/>
              <w:jc w:val="both"/>
            </w:pPr>
          </w:p>
        </w:tc>
      </w:tr>
    </w:tbl>
    <w:p w:rsidR="001B29AC" w:rsidRDefault="001B29AC" w:rsidP="004715B9">
      <w:pPr>
        <w:shd w:val="clear" w:color="auto" w:fill="FFFFFF"/>
        <w:autoSpaceDE w:val="0"/>
        <w:autoSpaceDN w:val="0"/>
        <w:adjustRightInd w:val="0"/>
        <w:spacing w:line="240" w:lineRule="atLeast"/>
      </w:pPr>
    </w:p>
    <w:p w:rsidR="001B29AC" w:rsidRDefault="001B29AC" w:rsidP="00637154">
      <w:pPr>
        <w:shd w:val="clear" w:color="auto" w:fill="FFFFFF"/>
        <w:autoSpaceDE w:val="0"/>
        <w:autoSpaceDN w:val="0"/>
        <w:adjustRightInd w:val="0"/>
        <w:spacing w:line="240" w:lineRule="atLeast"/>
        <w:jc w:val="center"/>
      </w:pPr>
    </w:p>
    <w:tbl>
      <w:tblPr>
        <w:tblW w:w="9679" w:type="dxa"/>
        <w:jc w:val="center"/>
        <w:tblLook w:val="01E0"/>
      </w:tblPr>
      <w:tblGrid>
        <w:gridCol w:w="4956"/>
        <w:gridCol w:w="4723"/>
      </w:tblGrid>
      <w:tr w:rsidR="001B29AC" w:rsidRPr="00782B3A">
        <w:trPr>
          <w:trHeight w:val="641"/>
          <w:jc w:val="center"/>
        </w:trPr>
        <w:tc>
          <w:tcPr>
            <w:tcW w:w="4956" w:type="dxa"/>
          </w:tcPr>
          <w:p w:rsidR="001B29AC" w:rsidRPr="00782B3A" w:rsidRDefault="001B29AC" w:rsidP="001C4FCB">
            <w:pPr>
              <w:ind w:firstLine="6"/>
              <w:jc w:val="center"/>
              <w:rPr>
                <w:b/>
                <w:bCs/>
              </w:rPr>
            </w:pPr>
            <w:r>
              <w:rPr>
                <w:b/>
                <w:bCs/>
              </w:rPr>
              <w:t>ЗАКАЗЧИК</w:t>
            </w:r>
          </w:p>
          <w:p w:rsidR="001B29AC" w:rsidRPr="00782B3A" w:rsidRDefault="001B29AC" w:rsidP="001C4FCB">
            <w:pPr>
              <w:ind w:firstLine="6"/>
            </w:pPr>
          </w:p>
          <w:p w:rsidR="001B29AC" w:rsidRPr="00782B3A" w:rsidRDefault="001B29AC" w:rsidP="001C4FCB">
            <w:pPr>
              <w:ind w:firstLine="6"/>
              <w:jc w:val="center"/>
            </w:pPr>
            <w:r w:rsidRPr="00782B3A">
              <w:t>___________________________</w:t>
            </w:r>
          </w:p>
          <w:p w:rsidR="001B29AC" w:rsidRPr="00782B3A" w:rsidRDefault="001B29AC" w:rsidP="001C4FCB">
            <w:pPr>
              <w:ind w:firstLine="6"/>
              <w:jc w:val="center"/>
            </w:pPr>
            <w:r w:rsidRPr="00782B3A">
              <w:t>(должность)</w:t>
            </w:r>
          </w:p>
          <w:p w:rsidR="001B29AC" w:rsidRPr="00782B3A" w:rsidRDefault="001B29AC" w:rsidP="001C4FCB">
            <w:pPr>
              <w:ind w:firstLine="6"/>
            </w:pPr>
          </w:p>
          <w:p w:rsidR="001B29AC" w:rsidRPr="00782B3A" w:rsidRDefault="001B29AC" w:rsidP="001C4FCB">
            <w:pPr>
              <w:ind w:firstLine="6"/>
            </w:pPr>
            <w:r w:rsidRPr="00782B3A">
              <w:t>___________________________________</w:t>
            </w:r>
          </w:p>
          <w:p w:rsidR="001B29AC" w:rsidRPr="00782B3A" w:rsidRDefault="001B29AC" w:rsidP="001C4FCB">
            <w:pPr>
              <w:ind w:firstLine="6"/>
              <w:jc w:val="center"/>
            </w:pPr>
            <w:r w:rsidRPr="00782B3A">
              <w:t>(Ф.И.О.)</w:t>
            </w:r>
          </w:p>
          <w:p w:rsidR="001B29AC" w:rsidRPr="00782B3A" w:rsidRDefault="001B29AC" w:rsidP="001C4FCB">
            <w:pPr>
              <w:ind w:firstLine="6"/>
            </w:pPr>
            <w:r w:rsidRPr="00782B3A">
              <w:t xml:space="preserve">                            </w:t>
            </w:r>
          </w:p>
          <w:p w:rsidR="001B29AC" w:rsidRPr="00782B3A" w:rsidRDefault="001B29AC" w:rsidP="001C4FCB">
            <w:pPr>
              <w:ind w:firstLine="6"/>
            </w:pPr>
            <w:r w:rsidRPr="00782B3A">
              <w:t xml:space="preserve">        М.П.   «_____» _____________20_</w:t>
            </w:r>
            <w:r>
              <w:t>_</w:t>
            </w:r>
            <w:r w:rsidRPr="00782B3A">
              <w:t xml:space="preserve">__г.                     </w:t>
            </w:r>
          </w:p>
        </w:tc>
        <w:tc>
          <w:tcPr>
            <w:tcW w:w="4723" w:type="dxa"/>
          </w:tcPr>
          <w:p w:rsidR="001B29AC" w:rsidRPr="00782B3A" w:rsidRDefault="001B29AC" w:rsidP="001C4FCB">
            <w:pPr>
              <w:ind w:firstLine="6"/>
              <w:jc w:val="center"/>
              <w:rPr>
                <w:b/>
                <w:bCs/>
              </w:rPr>
            </w:pPr>
            <w:r>
              <w:rPr>
                <w:b/>
                <w:bCs/>
              </w:rPr>
              <w:t>ПОДРЯДЧИК</w:t>
            </w:r>
          </w:p>
          <w:p w:rsidR="001B29AC" w:rsidRPr="00782B3A" w:rsidRDefault="001B29AC" w:rsidP="001C4FCB">
            <w:pPr>
              <w:ind w:firstLine="6"/>
            </w:pPr>
          </w:p>
          <w:p w:rsidR="001B29AC" w:rsidRPr="00782B3A" w:rsidRDefault="001B29AC" w:rsidP="001C4FCB">
            <w:pPr>
              <w:ind w:firstLine="6"/>
              <w:jc w:val="center"/>
            </w:pPr>
            <w:r w:rsidRPr="00782B3A">
              <w:t>___________________________</w:t>
            </w:r>
          </w:p>
          <w:p w:rsidR="001B29AC" w:rsidRPr="00782B3A" w:rsidRDefault="001B29AC" w:rsidP="001C4FCB">
            <w:pPr>
              <w:ind w:firstLine="6"/>
              <w:jc w:val="center"/>
            </w:pPr>
            <w:r w:rsidRPr="00782B3A">
              <w:t>(должность)</w:t>
            </w:r>
          </w:p>
          <w:p w:rsidR="001B29AC" w:rsidRPr="00782B3A" w:rsidRDefault="001B29AC" w:rsidP="001C4FCB">
            <w:pPr>
              <w:ind w:firstLine="6"/>
            </w:pPr>
          </w:p>
          <w:p w:rsidR="001B29AC" w:rsidRPr="00782B3A" w:rsidRDefault="001B29AC" w:rsidP="001C4FCB">
            <w:pPr>
              <w:ind w:firstLine="6"/>
            </w:pPr>
            <w:r w:rsidRPr="00782B3A">
              <w:t>___________________________________</w:t>
            </w:r>
          </w:p>
          <w:p w:rsidR="001B29AC" w:rsidRPr="00782B3A" w:rsidRDefault="001B29AC" w:rsidP="001C4FCB">
            <w:pPr>
              <w:ind w:firstLine="6"/>
              <w:jc w:val="center"/>
            </w:pPr>
            <w:r w:rsidRPr="00782B3A">
              <w:t>(Ф.И.О.)</w:t>
            </w:r>
          </w:p>
          <w:p w:rsidR="001B29AC" w:rsidRPr="00782B3A" w:rsidRDefault="001B29AC" w:rsidP="001C4FCB">
            <w:pPr>
              <w:ind w:firstLine="6"/>
            </w:pPr>
            <w:r w:rsidRPr="00782B3A">
              <w:t xml:space="preserve">                            </w:t>
            </w:r>
          </w:p>
          <w:p w:rsidR="001B29AC" w:rsidRPr="00782B3A" w:rsidRDefault="001B29AC" w:rsidP="001C4FCB">
            <w:pPr>
              <w:ind w:firstLine="6"/>
            </w:pPr>
            <w:r w:rsidRPr="00782B3A">
              <w:t xml:space="preserve">         М.П.   «_____» _____________20___г.                     </w:t>
            </w:r>
          </w:p>
        </w:tc>
      </w:tr>
    </w:tbl>
    <w:p w:rsidR="001B29AC" w:rsidRDefault="001B29AC" w:rsidP="00637154">
      <w:pPr>
        <w:shd w:val="clear" w:color="auto" w:fill="FFFFFF"/>
        <w:autoSpaceDE w:val="0"/>
        <w:autoSpaceDN w:val="0"/>
        <w:adjustRightInd w:val="0"/>
        <w:spacing w:line="240" w:lineRule="atLeast"/>
        <w:jc w:val="center"/>
      </w:pPr>
    </w:p>
    <w:p w:rsidR="001B29AC" w:rsidRDefault="001B29AC" w:rsidP="00637154">
      <w:pPr>
        <w:shd w:val="clear" w:color="auto" w:fill="FFFFFF"/>
        <w:autoSpaceDE w:val="0"/>
        <w:autoSpaceDN w:val="0"/>
        <w:adjustRightInd w:val="0"/>
        <w:spacing w:line="240" w:lineRule="atLeast"/>
        <w:jc w:val="center"/>
      </w:pPr>
    </w:p>
    <w:p w:rsidR="001B29AC" w:rsidRDefault="001B29AC" w:rsidP="00637154">
      <w:pPr>
        <w:shd w:val="clear" w:color="auto" w:fill="FFFFFF"/>
        <w:autoSpaceDE w:val="0"/>
        <w:autoSpaceDN w:val="0"/>
        <w:adjustRightInd w:val="0"/>
        <w:spacing w:line="240" w:lineRule="atLeast"/>
        <w:jc w:val="center"/>
      </w:pPr>
    </w:p>
    <w:p w:rsidR="001B29AC"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29AC"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29AC"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29AC"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29AC"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29AC"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29AC"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29AC"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B29AC" w:rsidRPr="00FB00F1" w:rsidRDefault="001B29AC"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sectPr w:rsidR="001B29AC" w:rsidRPr="00FB00F1" w:rsidSect="00975D9A">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29AC" w:rsidRDefault="001B29AC">
      <w:r>
        <w:separator/>
      </w:r>
    </w:p>
  </w:endnote>
  <w:endnote w:type="continuationSeparator" w:id="1">
    <w:p w:rsidR="001B29AC" w:rsidRDefault="001B29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29AC" w:rsidRDefault="001B29AC">
      <w:r>
        <w:separator/>
      </w:r>
    </w:p>
  </w:footnote>
  <w:footnote w:type="continuationSeparator" w:id="1">
    <w:p w:rsidR="001B29AC" w:rsidRDefault="001B29AC">
      <w:r>
        <w:continuationSeparator/>
      </w:r>
    </w:p>
  </w:footnote>
  <w:footnote w:id="2">
    <w:p w:rsidR="001B29AC" w:rsidRDefault="001B29AC" w:rsidP="00DC5C14">
      <w:pPr>
        <w:pStyle w:val="FootnoteText"/>
        <w:jc w:val="both"/>
      </w:pPr>
      <w:r w:rsidRPr="00975D9A">
        <w:rPr>
          <w:rStyle w:val="FootnoteReference"/>
          <w:i/>
          <w:iCs/>
        </w:rPr>
        <w:footnoteRef/>
      </w:r>
      <w:r w:rsidRPr="00975D9A">
        <w:rPr>
          <w:i/>
          <w:iCs/>
        </w:rPr>
        <w:t xml:space="preserve"> В случае заключения договора в интересах филиала необходимо указать  -  Открытое акционерное общество «Межрегиональная распределительная сетевая компания Центра» (Филиал ОАО «МРСК Центра» - «__________________ энерго»).</w:t>
      </w:r>
    </w:p>
  </w:footnote>
  <w:footnote w:id="3">
    <w:p w:rsidR="001B29AC" w:rsidRDefault="001B29AC" w:rsidP="00D34F27">
      <w:pPr>
        <w:pStyle w:val="FootnoteT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5D9A">
        <w:rPr>
          <w:rStyle w:val="FootnoteReference"/>
          <w:i/>
          <w:iCs/>
        </w:rPr>
        <w:footnoteRef/>
      </w:r>
      <w:r w:rsidRPr="00975D9A">
        <w:rPr>
          <w:i/>
          <w:iCs/>
        </w:rPr>
        <w:t xml:space="preserve"> В случае, если услуги оказываются не по этапам, то п. 2.1.3 излагается в след. редакции: «Исполнитель, не позднее 5 (пятого) числа месяца, следующего за расчетным, обязан предоставить Заказчику отчет, Акт приема-сдачи оказанных услуг и счет-фактуру, оформленные по форме и в сроки в соответствии с действующим законодательством Российской Федерации ( п. 5 и 6 ст. 168, п. 5 и 6 ст.169 Налогового кодекса Российской Федерации)».</w:t>
      </w:r>
    </w:p>
  </w:footnote>
  <w:footnote w:id="4">
    <w:p w:rsidR="001B29AC" w:rsidRDefault="001B29AC" w:rsidP="0085717E">
      <w:pPr>
        <w:pStyle w:val="FootnoteText"/>
        <w:jc w:val="both"/>
      </w:pPr>
      <w:r w:rsidRPr="00975D9A">
        <w:rPr>
          <w:rStyle w:val="FootnoteReference"/>
          <w:i/>
          <w:iCs/>
        </w:rPr>
        <w:footnoteRef/>
      </w:r>
      <w:r w:rsidRPr="00975D9A">
        <w:rPr>
          <w:i/>
          <w:iCs/>
        </w:rPr>
        <w:t xml:space="preserve"> </w:t>
      </w:r>
      <w:r w:rsidRPr="00975D9A">
        <w:rPr>
          <w:i/>
          <w:iCs/>
          <w:color w:val="000000"/>
        </w:rPr>
        <w:t>Данный пункт вводится при наличии Услуг, при оказании которых, используются элементы корпоративного стиля Заказчика, в соответствии с альбомом корпоративного стиля Заказчика.</w:t>
      </w:r>
    </w:p>
  </w:footnote>
  <w:footnote w:id="5">
    <w:p w:rsidR="001B29AC" w:rsidRDefault="001B29AC">
      <w:pPr>
        <w:pStyle w:val="FootnoteText"/>
      </w:pPr>
      <w:r w:rsidRPr="00975D9A">
        <w:rPr>
          <w:rStyle w:val="FootnoteReference"/>
          <w:i/>
          <w:iCs/>
        </w:rPr>
        <w:footnoteRef/>
      </w:r>
      <w:r w:rsidRPr="00975D9A">
        <w:rPr>
          <w:i/>
          <w:iCs/>
        </w:rPr>
        <w:t xml:space="preserve"> Указанный пункт включается в договор только если сторонами по нему выступают лица, занимающиеся предпринимательской деятельностью (запрещено включать данное условие в договоры с физическими лицами и некоммерческими организациями). </w:t>
      </w:r>
    </w:p>
  </w:footnote>
  <w:footnote w:id="6">
    <w:p w:rsidR="001B29AC" w:rsidRDefault="001B29AC" w:rsidP="00D34F27">
      <w:pPr>
        <w:pStyle w:val="FootnoteT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5D9A">
        <w:rPr>
          <w:rStyle w:val="FootnoteReference"/>
          <w:i/>
          <w:iCs/>
        </w:rPr>
        <w:footnoteRef/>
      </w:r>
      <w:r w:rsidRPr="00975D9A">
        <w:rPr>
          <w:i/>
          <w:iCs/>
        </w:rPr>
        <w:t xml:space="preserve"> В случае, если услуги оказываются не по этапам, то п. 3.1 излагается в след. редакции: «Исполнитель, по окончании оказания услуг, предоставляет Заказчику отчет и Акт приема-сдачи оказанных услуг в соответствии с п. 2.1.3 настоящего договора».</w:t>
      </w:r>
    </w:p>
  </w:footnote>
  <w:footnote w:id="7">
    <w:p w:rsidR="001B29AC" w:rsidRDefault="001B29AC" w:rsidP="0085717E">
      <w:pPr>
        <w:pStyle w:val="FootnoteText"/>
      </w:pPr>
      <w:r w:rsidRPr="00975D9A">
        <w:rPr>
          <w:rStyle w:val="FootnoteReference"/>
          <w:i/>
          <w:iCs/>
        </w:rPr>
        <w:footnoteRef/>
      </w:r>
      <w:r w:rsidRPr="00975D9A">
        <w:rPr>
          <w:i/>
          <w:iCs/>
        </w:rPr>
        <w:t xml:space="preserve"> Данный пункт включается в Договор, при условии включения пункта 2.1.7. </w:t>
      </w:r>
    </w:p>
  </w:footnote>
  <w:footnote w:id="8">
    <w:p w:rsidR="001B29AC" w:rsidRDefault="001B29AC" w:rsidP="008F1875">
      <w:pPr>
        <w:pStyle w:val="FootnoteText"/>
      </w:pPr>
      <w:r w:rsidRPr="00BD32A9">
        <w:rPr>
          <w:rStyle w:val="FootnoteReference"/>
          <w:i/>
          <w:iCs/>
        </w:rPr>
        <w:footnoteRef/>
      </w:r>
      <w:r w:rsidRPr="00BD32A9">
        <w:rPr>
          <w:i/>
          <w:iCs/>
        </w:rPr>
        <w:t xml:space="preserve"> Пункт 6.4 включается в Договор при наличии авансовых платежей Заказчика в адрес Исполнителя.</w:t>
      </w:r>
      <w:r w:rsidRPr="00FA0448">
        <w:rPr>
          <w:i/>
          <w:iCs/>
        </w:rPr>
        <w:t xml:space="preserve"> </w:t>
      </w:r>
    </w:p>
  </w:footnote>
  <w:footnote w:id="9">
    <w:p w:rsidR="001B29AC" w:rsidRDefault="001B29AC" w:rsidP="00F97294">
      <w:pPr>
        <w:pStyle w:val="FootnoteText"/>
        <w:jc w:val="both"/>
      </w:pPr>
      <w:r w:rsidRPr="00975D9A">
        <w:rPr>
          <w:rStyle w:val="FootnoteReference"/>
          <w:i/>
          <w:iCs/>
        </w:rPr>
        <w:footnoteRef/>
      </w:r>
      <w:r w:rsidRPr="00975D9A">
        <w:rPr>
          <w:i/>
          <w:iCs/>
        </w:rPr>
        <w:t xml:space="preserve"> Если договор заключается в интересах филиала, то необходимо указать Арбитражный суд области, по месту нахождения филиала.</w:t>
      </w:r>
    </w:p>
  </w:footnote>
  <w:footnote w:id="10">
    <w:p w:rsidR="001B29AC" w:rsidRDefault="001B29AC" w:rsidP="00DC5C14">
      <w:pPr>
        <w:pStyle w:val="FootnoteText"/>
        <w:jc w:val="both"/>
      </w:pPr>
      <w:r w:rsidRPr="00975D9A">
        <w:rPr>
          <w:rStyle w:val="FootnoteReference"/>
          <w:i/>
          <w:iCs/>
        </w:rPr>
        <w:footnoteRef/>
      </w:r>
      <w:r w:rsidRPr="00975D9A">
        <w:rPr>
          <w:i/>
          <w:iCs/>
        </w:rPr>
        <w:t xml:space="preserve"> В случае заключения договора в интересах филиала необходимо указать  -  Открытое акционерное общество «Межрегиональная распределительная сетевая компания Центра» (Филиал ОАО «МРСК Центра» - «__________________ энерго»).</w:t>
      </w:r>
    </w:p>
  </w:footnote>
  <w:footnote w:id="11">
    <w:p w:rsidR="001B29AC" w:rsidRPr="00975D9A" w:rsidRDefault="001B29AC" w:rsidP="003A5A3F">
      <w:pPr>
        <w:pStyle w:val="FootnoteText"/>
        <w:jc w:val="both"/>
        <w:rPr>
          <w:i/>
          <w:iCs/>
        </w:rPr>
      </w:pPr>
      <w:r w:rsidRPr="00975D9A">
        <w:rPr>
          <w:rStyle w:val="FootnoteReference"/>
          <w:i/>
          <w:iCs/>
        </w:rPr>
        <w:footnoteRef/>
      </w:r>
      <w:r w:rsidRPr="00975D9A">
        <w:rPr>
          <w:i/>
          <w:iCs/>
        </w:rPr>
        <w:t xml:space="preserve"> Необходимо указывать наименование, местонахождение и реквизиты филиала.</w:t>
      </w:r>
    </w:p>
    <w:p w:rsidR="001B29AC" w:rsidRDefault="001B29AC" w:rsidP="003A5A3F">
      <w:pPr>
        <w:pStyle w:val="FootnoteText"/>
        <w:jc w:val="both"/>
      </w:pPr>
    </w:p>
  </w:footnote>
  <w:footnote w:id="12">
    <w:p w:rsidR="001B29AC" w:rsidRDefault="001B29AC" w:rsidP="00DC5C14">
      <w:pPr>
        <w:pStyle w:val="FootnoteText"/>
        <w:jc w:val="both"/>
      </w:pPr>
      <w:r w:rsidRPr="00975D9A">
        <w:rPr>
          <w:rStyle w:val="FootnoteReference"/>
          <w:i/>
          <w:iCs/>
        </w:rPr>
        <w:footnoteRef/>
      </w:r>
      <w:r w:rsidRPr="00975D9A">
        <w:rPr>
          <w:i/>
          <w:iCs/>
        </w:rPr>
        <w:t xml:space="preserve"> В случае заключения договора в интересах филиала необходимо указать  -  Открытое акционерное общество «Межрегиональная распределительная сетевая компания Центра» ( Филиал ОАО «МРСК Центра» - «__________________ энерго»).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bCs/>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73BE"/>
    <w:rsid w:val="000222AE"/>
    <w:rsid w:val="0004467E"/>
    <w:rsid w:val="000458B2"/>
    <w:rsid w:val="00046F1F"/>
    <w:rsid w:val="0005493D"/>
    <w:rsid w:val="00056451"/>
    <w:rsid w:val="0008272F"/>
    <w:rsid w:val="000B5F40"/>
    <w:rsid w:val="000F4471"/>
    <w:rsid w:val="00105385"/>
    <w:rsid w:val="001119F6"/>
    <w:rsid w:val="00122141"/>
    <w:rsid w:val="0013038C"/>
    <w:rsid w:val="001543ED"/>
    <w:rsid w:val="0016675F"/>
    <w:rsid w:val="001857B2"/>
    <w:rsid w:val="00187599"/>
    <w:rsid w:val="00190ECF"/>
    <w:rsid w:val="00191758"/>
    <w:rsid w:val="0019742B"/>
    <w:rsid w:val="001B29AC"/>
    <w:rsid w:val="001B5C19"/>
    <w:rsid w:val="001C4FCB"/>
    <w:rsid w:val="001C79F6"/>
    <w:rsid w:val="001D12FF"/>
    <w:rsid w:val="001D3698"/>
    <w:rsid w:val="001F4CE9"/>
    <w:rsid w:val="00201329"/>
    <w:rsid w:val="00213A86"/>
    <w:rsid w:val="002179EA"/>
    <w:rsid w:val="00227830"/>
    <w:rsid w:val="00235412"/>
    <w:rsid w:val="00243619"/>
    <w:rsid w:val="002511D7"/>
    <w:rsid w:val="002833C5"/>
    <w:rsid w:val="00283666"/>
    <w:rsid w:val="00286830"/>
    <w:rsid w:val="00292C04"/>
    <w:rsid w:val="002946F2"/>
    <w:rsid w:val="002B3834"/>
    <w:rsid w:val="002B7550"/>
    <w:rsid w:val="002C7171"/>
    <w:rsid w:val="002E6BDD"/>
    <w:rsid w:val="002F6454"/>
    <w:rsid w:val="00301476"/>
    <w:rsid w:val="00347C43"/>
    <w:rsid w:val="00376D3B"/>
    <w:rsid w:val="00385571"/>
    <w:rsid w:val="0039520C"/>
    <w:rsid w:val="003A4A22"/>
    <w:rsid w:val="003A5A3F"/>
    <w:rsid w:val="003C260C"/>
    <w:rsid w:val="003C2920"/>
    <w:rsid w:val="003C6779"/>
    <w:rsid w:val="00406EDD"/>
    <w:rsid w:val="00432109"/>
    <w:rsid w:val="00432CC7"/>
    <w:rsid w:val="00453A46"/>
    <w:rsid w:val="00455E6E"/>
    <w:rsid w:val="00466794"/>
    <w:rsid w:val="004715B9"/>
    <w:rsid w:val="00473C33"/>
    <w:rsid w:val="0048146C"/>
    <w:rsid w:val="00491025"/>
    <w:rsid w:val="00494A3C"/>
    <w:rsid w:val="004C2A65"/>
    <w:rsid w:val="004F6C98"/>
    <w:rsid w:val="005255F5"/>
    <w:rsid w:val="00537215"/>
    <w:rsid w:val="0055617C"/>
    <w:rsid w:val="005626C5"/>
    <w:rsid w:val="005742DC"/>
    <w:rsid w:val="00580111"/>
    <w:rsid w:val="00597D6F"/>
    <w:rsid w:val="005A0772"/>
    <w:rsid w:val="005C4C28"/>
    <w:rsid w:val="005F45A5"/>
    <w:rsid w:val="006060E2"/>
    <w:rsid w:val="006206C9"/>
    <w:rsid w:val="00622511"/>
    <w:rsid w:val="00637154"/>
    <w:rsid w:val="006438C1"/>
    <w:rsid w:val="00644E1D"/>
    <w:rsid w:val="00672831"/>
    <w:rsid w:val="006773BE"/>
    <w:rsid w:val="006A010D"/>
    <w:rsid w:val="006C48CC"/>
    <w:rsid w:val="007147E1"/>
    <w:rsid w:val="007151A6"/>
    <w:rsid w:val="00730895"/>
    <w:rsid w:val="00760B0F"/>
    <w:rsid w:val="00782B3A"/>
    <w:rsid w:val="007953F5"/>
    <w:rsid w:val="007C4BAF"/>
    <w:rsid w:val="007E2132"/>
    <w:rsid w:val="007E680C"/>
    <w:rsid w:val="007F332D"/>
    <w:rsid w:val="007F3382"/>
    <w:rsid w:val="0083587C"/>
    <w:rsid w:val="0083590B"/>
    <w:rsid w:val="0085717E"/>
    <w:rsid w:val="008764E6"/>
    <w:rsid w:val="008C5CC0"/>
    <w:rsid w:val="008D0FC4"/>
    <w:rsid w:val="008D3F35"/>
    <w:rsid w:val="008E5982"/>
    <w:rsid w:val="008F1875"/>
    <w:rsid w:val="00916C88"/>
    <w:rsid w:val="00942FFB"/>
    <w:rsid w:val="00975D9A"/>
    <w:rsid w:val="00976248"/>
    <w:rsid w:val="0098086D"/>
    <w:rsid w:val="00990A2C"/>
    <w:rsid w:val="009A0177"/>
    <w:rsid w:val="009A28DA"/>
    <w:rsid w:val="009A299E"/>
    <w:rsid w:val="009A3B06"/>
    <w:rsid w:val="009A6F79"/>
    <w:rsid w:val="009B0684"/>
    <w:rsid w:val="009C5924"/>
    <w:rsid w:val="009D33BD"/>
    <w:rsid w:val="009F08A0"/>
    <w:rsid w:val="009F56F8"/>
    <w:rsid w:val="00A03BCE"/>
    <w:rsid w:val="00A07549"/>
    <w:rsid w:val="00A13DB4"/>
    <w:rsid w:val="00A274A5"/>
    <w:rsid w:val="00A31DEB"/>
    <w:rsid w:val="00A430CA"/>
    <w:rsid w:val="00A50507"/>
    <w:rsid w:val="00A5235C"/>
    <w:rsid w:val="00A771E7"/>
    <w:rsid w:val="00A93BDE"/>
    <w:rsid w:val="00AD2495"/>
    <w:rsid w:val="00AE6B87"/>
    <w:rsid w:val="00B01D11"/>
    <w:rsid w:val="00B04E5F"/>
    <w:rsid w:val="00B114D9"/>
    <w:rsid w:val="00B424C8"/>
    <w:rsid w:val="00B54DF9"/>
    <w:rsid w:val="00B62A9B"/>
    <w:rsid w:val="00B83B44"/>
    <w:rsid w:val="00B9788C"/>
    <w:rsid w:val="00BA0BCF"/>
    <w:rsid w:val="00BC499A"/>
    <w:rsid w:val="00BD32A9"/>
    <w:rsid w:val="00BF543F"/>
    <w:rsid w:val="00C11E78"/>
    <w:rsid w:val="00C171BF"/>
    <w:rsid w:val="00C36CB0"/>
    <w:rsid w:val="00C42372"/>
    <w:rsid w:val="00C51162"/>
    <w:rsid w:val="00C56F8C"/>
    <w:rsid w:val="00C705B5"/>
    <w:rsid w:val="00CA567A"/>
    <w:rsid w:val="00CB21D1"/>
    <w:rsid w:val="00CC7B3D"/>
    <w:rsid w:val="00CE4D51"/>
    <w:rsid w:val="00D13EA1"/>
    <w:rsid w:val="00D1448B"/>
    <w:rsid w:val="00D17831"/>
    <w:rsid w:val="00D34F27"/>
    <w:rsid w:val="00D443C0"/>
    <w:rsid w:val="00D813CD"/>
    <w:rsid w:val="00D9779D"/>
    <w:rsid w:val="00DC5C14"/>
    <w:rsid w:val="00DD7436"/>
    <w:rsid w:val="00DF064C"/>
    <w:rsid w:val="00E12C11"/>
    <w:rsid w:val="00E159AE"/>
    <w:rsid w:val="00E33690"/>
    <w:rsid w:val="00E35230"/>
    <w:rsid w:val="00E36596"/>
    <w:rsid w:val="00E55F61"/>
    <w:rsid w:val="00E75160"/>
    <w:rsid w:val="00E86F0A"/>
    <w:rsid w:val="00ED2BD3"/>
    <w:rsid w:val="00ED6A0F"/>
    <w:rsid w:val="00EE5AE6"/>
    <w:rsid w:val="00EE67AF"/>
    <w:rsid w:val="00F17C59"/>
    <w:rsid w:val="00F3218E"/>
    <w:rsid w:val="00F35498"/>
    <w:rsid w:val="00F5236A"/>
    <w:rsid w:val="00F62BC9"/>
    <w:rsid w:val="00F9047A"/>
    <w:rsid w:val="00F97294"/>
    <w:rsid w:val="00FA0448"/>
    <w:rsid w:val="00FA60B7"/>
    <w:rsid w:val="00FB00F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73BE"/>
    <w:rPr>
      <w:sz w:val="24"/>
      <w:szCs w:val="24"/>
    </w:rPr>
  </w:style>
  <w:style w:type="paragraph" w:styleId="Heading1">
    <w:name w:val="heading 1"/>
    <w:basedOn w:val="Normal"/>
    <w:next w:val="Normal"/>
    <w:link w:val="Heading1Char"/>
    <w:uiPriority w:val="99"/>
    <w:qFormat/>
    <w:rsid w:val="007F3382"/>
    <w:pPr>
      <w:keepNext/>
      <w:jc w:val="center"/>
      <w:outlineLvl w:val="0"/>
    </w:pPr>
    <w:rPr>
      <w:b/>
      <w:bCs/>
      <w:sz w:val="28"/>
      <w:szCs w:val="28"/>
    </w:rPr>
  </w:style>
  <w:style w:type="paragraph" w:styleId="Heading2">
    <w:name w:val="heading 2"/>
    <w:basedOn w:val="Normal"/>
    <w:next w:val="Normal"/>
    <w:link w:val="Heading2Char"/>
    <w:uiPriority w:val="99"/>
    <w:qFormat/>
    <w:rsid w:val="007F3382"/>
    <w:pPr>
      <w:keepNext/>
      <w:outlineLvl w:val="1"/>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2942"/>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62942"/>
    <w:rPr>
      <w:rFonts w:asciiTheme="majorHAnsi" w:eastAsiaTheme="majorEastAsia" w:hAnsiTheme="majorHAnsi" w:cstheme="majorBidi"/>
      <w:b/>
      <w:bCs/>
      <w:i/>
      <w:iCs/>
      <w:sz w:val="28"/>
      <w:szCs w:val="28"/>
    </w:rPr>
  </w:style>
  <w:style w:type="paragraph" w:styleId="HTMLPreformatted">
    <w:name w:val="HTML Preformatted"/>
    <w:basedOn w:val="Normal"/>
    <w:link w:val="HTMLPreformattedChar"/>
    <w:uiPriority w:val="99"/>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B62942"/>
    <w:rPr>
      <w:rFonts w:ascii="Courier New" w:hAnsi="Courier New" w:cs="Courier New"/>
      <w:sz w:val="20"/>
      <w:szCs w:val="20"/>
    </w:rPr>
  </w:style>
  <w:style w:type="paragraph" w:styleId="FootnoteText">
    <w:name w:val="footnote text"/>
    <w:basedOn w:val="Normal"/>
    <w:link w:val="FootnoteTextChar"/>
    <w:uiPriority w:val="99"/>
    <w:semiHidden/>
    <w:rsid w:val="006773BE"/>
    <w:rPr>
      <w:sz w:val="20"/>
      <w:szCs w:val="20"/>
    </w:rPr>
  </w:style>
  <w:style w:type="character" w:customStyle="1" w:styleId="FootnoteTextChar">
    <w:name w:val="Footnote Text Char"/>
    <w:basedOn w:val="DefaultParagraphFont"/>
    <w:link w:val="FootnoteText"/>
    <w:uiPriority w:val="99"/>
    <w:locked/>
    <w:rsid w:val="00FB00F1"/>
  </w:style>
  <w:style w:type="paragraph" w:styleId="CommentText">
    <w:name w:val="annotation text"/>
    <w:basedOn w:val="Normal"/>
    <w:link w:val="CommentTextChar"/>
    <w:uiPriority w:val="99"/>
    <w:semiHidden/>
    <w:rsid w:val="006773BE"/>
    <w:pPr>
      <w:spacing w:after="60"/>
      <w:ind w:firstLine="851"/>
      <w:jc w:val="both"/>
    </w:pPr>
    <w:rPr>
      <w:sz w:val="20"/>
      <w:szCs w:val="20"/>
    </w:rPr>
  </w:style>
  <w:style w:type="character" w:customStyle="1" w:styleId="CommentTextChar">
    <w:name w:val="Comment Text Char"/>
    <w:basedOn w:val="DefaultParagraphFont"/>
    <w:link w:val="CommentText"/>
    <w:uiPriority w:val="99"/>
    <w:semiHidden/>
    <w:rsid w:val="00B62942"/>
    <w:rPr>
      <w:sz w:val="20"/>
      <w:szCs w:val="20"/>
    </w:rPr>
  </w:style>
  <w:style w:type="paragraph" w:styleId="BodyText">
    <w:name w:val="Body Text"/>
    <w:basedOn w:val="Normal"/>
    <w:link w:val="BodyTextChar"/>
    <w:uiPriority w:val="99"/>
    <w:rsid w:val="006773BE"/>
    <w:pPr>
      <w:spacing w:after="120"/>
    </w:pPr>
  </w:style>
  <w:style w:type="character" w:customStyle="1" w:styleId="BodyTextChar">
    <w:name w:val="Body Text Char"/>
    <w:basedOn w:val="DefaultParagraphFont"/>
    <w:link w:val="BodyText"/>
    <w:uiPriority w:val="99"/>
    <w:semiHidden/>
    <w:rsid w:val="00B62942"/>
    <w:rPr>
      <w:sz w:val="24"/>
      <w:szCs w:val="24"/>
    </w:rPr>
  </w:style>
  <w:style w:type="paragraph" w:styleId="BodyTextIndent">
    <w:name w:val="Body Text Indent"/>
    <w:basedOn w:val="Normal"/>
    <w:link w:val="BodyTextIndentChar"/>
    <w:uiPriority w:val="99"/>
    <w:rsid w:val="006773BE"/>
    <w:pPr>
      <w:ind w:left="708" w:hanging="708"/>
      <w:jc w:val="center"/>
    </w:pPr>
  </w:style>
  <w:style w:type="character" w:customStyle="1" w:styleId="BodyTextIndentChar">
    <w:name w:val="Body Text Indent Char"/>
    <w:basedOn w:val="DefaultParagraphFont"/>
    <w:link w:val="BodyTextIndent"/>
    <w:uiPriority w:val="99"/>
    <w:semiHidden/>
    <w:rsid w:val="00B62942"/>
    <w:rPr>
      <w:sz w:val="24"/>
      <w:szCs w:val="24"/>
    </w:rPr>
  </w:style>
  <w:style w:type="paragraph" w:styleId="BodyText2">
    <w:name w:val="Body Text 2"/>
    <w:basedOn w:val="Normal"/>
    <w:link w:val="BodyText2Char"/>
    <w:uiPriority w:val="99"/>
    <w:rsid w:val="006773BE"/>
    <w:pPr>
      <w:spacing w:after="120" w:line="480" w:lineRule="auto"/>
    </w:pPr>
  </w:style>
  <w:style w:type="character" w:customStyle="1" w:styleId="BodyText2Char">
    <w:name w:val="Body Text 2 Char"/>
    <w:basedOn w:val="DefaultParagraphFont"/>
    <w:link w:val="BodyText2"/>
    <w:uiPriority w:val="99"/>
    <w:locked/>
    <w:rsid w:val="008F1875"/>
    <w:rPr>
      <w:sz w:val="24"/>
      <w:szCs w:val="24"/>
    </w:rPr>
  </w:style>
  <w:style w:type="paragraph" w:customStyle="1" w:styleId="1">
    <w:name w:val="Обычный1"/>
    <w:basedOn w:val="Normal"/>
    <w:uiPriority w:val="99"/>
    <w:rsid w:val="006773BE"/>
  </w:style>
  <w:style w:type="paragraph" w:customStyle="1" w:styleId="DefaultParagraphFontParaCharChar">
    <w:name w:val="Default Paragraph Font Para Char Char Знак"/>
    <w:basedOn w:val="Normal"/>
    <w:uiPriority w:val="99"/>
    <w:rsid w:val="006773BE"/>
    <w:pPr>
      <w:spacing w:after="160" w:line="240" w:lineRule="exact"/>
    </w:pPr>
    <w:rPr>
      <w:rFonts w:ascii="Verdana" w:hAnsi="Verdana" w:cs="Verdana"/>
      <w:sz w:val="20"/>
      <w:szCs w:val="20"/>
      <w:lang w:val="en-US" w:eastAsia="en-US"/>
    </w:rPr>
  </w:style>
  <w:style w:type="character" w:styleId="FootnoteReference">
    <w:name w:val="footnote reference"/>
    <w:basedOn w:val="DefaultParagraphFont"/>
    <w:uiPriority w:val="99"/>
    <w:semiHidden/>
    <w:rsid w:val="006773BE"/>
    <w:rPr>
      <w:vertAlign w:val="superscript"/>
    </w:rPr>
  </w:style>
  <w:style w:type="character" w:styleId="CommentReference">
    <w:name w:val="annotation reference"/>
    <w:basedOn w:val="DefaultParagraphFont"/>
    <w:uiPriority w:val="99"/>
    <w:semiHidden/>
    <w:rsid w:val="006773BE"/>
    <w:rPr>
      <w:sz w:val="16"/>
      <w:szCs w:val="16"/>
    </w:rPr>
  </w:style>
  <w:style w:type="table" w:styleId="TableGrid">
    <w:name w:val="Table Grid"/>
    <w:basedOn w:val="TableNormal"/>
    <w:uiPriority w:val="99"/>
    <w:rsid w:val="006773B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FB00F1"/>
    <w:rPr>
      <w:rFonts w:ascii="Tahoma" w:hAnsi="Tahoma" w:cs="Tahoma"/>
      <w:sz w:val="16"/>
      <w:szCs w:val="16"/>
    </w:rPr>
  </w:style>
  <w:style w:type="character" w:customStyle="1" w:styleId="BalloonTextChar">
    <w:name w:val="Balloon Text Char"/>
    <w:basedOn w:val="DefaultParagraphFont"/>
    <w:link w:val="BalloonText"/>
    <w:uiPriority w:val="99"/>
    <w:locked/>
    <w:rsid w:val="00FB00F1"/>
    <w:rPr>
      <w:rFonts w:ascii="Tahoma" w:hAnsi="Tahoma" w:cs="Tahoma"/>
      <w:sz w:val="16"/>
      <w:szCs w:val="16"/>
    </w:rPr>
  </w:style>
  <w:style w:type="paragraph" w:customStyle="1" w:styleId="a">
    <w:name w:val="Таблицы (моноширинный)"/>
    <w:basedOn w:val="Normal"/>
    <w:next w:val="Normal"/>
    <w:uiPriority w:val="99"/>
    <w:rsid w:val="00FB00F1"/>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uiPriority w:val="99"/>
    <w:rsid w:val="008764E6"/>
    <w:pPr>
      <w:widowControl w:val="0"/>
      <w:autoSpaceDE w:val="0"/>
      <w:autoSpaceDN w:val="0"/>
      <w:adjustRightInd w:val="0"/>
    </w:pPr>
    <w:rPr>
      <w:rFonts w:ascii="Courier New" w:hAnsi="Courier New" w:cs="Courier New"/>
      <w:sz w:val="20"/>
      <w:szCs w:val="20"/>
    </w:rPr>
  </w:style>
  <w:style w:type="paragraph" w:customStyle="1" w:styleId="CoverAuthor">
    <w:name w:val="Cover Author"/>
    <w:basedOn w:val="Normal"/>
    <w:uiPriority w:val="99"/>
    <w:rsid w:val="00637154"/>
    <w:pPr>
      <w:keepNext/>
      <w:suppressAutoHyphens/>
      <w:spacing w:after="120" w:line="240" w:lineRule="atLeast"/>
    </w:pPr>
    <w:rPr>
      <w:rFonts w:ascii="Arial" w:hAnsi="Arial" w:cs="Arial"/>
      <w:spacing w:val="-5"/>
      <w:sz w:val="28"/>
      <w:szCs w:val="28"/>
      <w:lang w:eastAsia="en-US"/>
    </w:rPr>
  </w:style>
  <w:style w:type="paragraph" w:styleId="NormalWeb">
    <w:name w:val="Normal (Web)"/>
    <w:basedOn w:val="Normal"/>
    <w:uiPriority w:val="99"/>
    <w:rsid w:val="00F9047A"/>
    <w:pPr>
      <w:spacing w:before="100" w:beforeAutospacing="1" w:after="100" w:afterAutospacing="1"/>
    </w:pPr>
  </w:style>
  <w:style w:type="paragraph" w:customStyle="1" w:styleId="ConsNormal">
    <w:name w:val="ConsNormal"/>
    <w:uiPriority w:val="99"/>
    <w:rsid w:val="0085717E"/>
    <w:pPr>
      <w:widowControl w:val="0"/>
      <w:ind w:firstLine="720"/>
    </w:pPr>
    <w:rPr>
      <w:rFonts w:ascii="Arial" w:hAnsi="Arial" w:cs="Arial"/>
      <w:sz w:val="20"/>
      <w:szCs w:val="20"/>
    </w:rPr>
  </w:style>
  <w:style w:type="paragraph" w:styleId="ListParagraph">
    <w:name w:val="List Paragraph"/>
    <w:basedOn w:val="Normal"/>
    <w:uiPriority w:val="99"/>
    <w:qFormat/>
    <w:rsid w:val="00D813CD"/>
    <w:pPr>
      <w:ind w:left="720"/>
    </w:pPr>
  </w:style>
</w:styles>
</file>

<file path=word/webSettings.xml><?xml version="1.0" encoding="utf-8"?>
<w:webSettings xmlns:r="http://schemas.openxmlformats.org/officeDocument/2006/relationships" xmlns:w="http://schemas.openxmlformats.org/wordprocessingml/2006/main">
  <w:divs>
    <w:div w:id="245774301">
      <w:marLeft w:val="0"/>
      <w:marRight w:val="0"/>
      <w:marTop w:val="0"/>
      <w:marBottom w:val="0"/>
      <w:divBdr>
        <w:top w:val="none" w:sz="0" w:space="0" w:color="auto"/>
        <w:left w:val="none" w:sz="0" w:space="0" w:color="auto"/>
        <w:bottom w:val="none" w:sz="0" w:space="0" w:color="auto"/>
        <w:right w:val="none" w:sz="0" w:space="0" w:color="auto"/>
      </w:divBdr>
    </w:div>
    <w:div w:id="245774302">
      <w:marLeft w:val="0"/>
      <w:marRight w:val="0"/>
      <w:marTop w:val="0"/>
      <w:marBottom w:val="0"/>
      <w:divBdr>
        <w:top w:val="none" w:sz="0" w:space="0" w:color="auto"/>
        <w:left w:val="none" w:sz="0" w:space="0" w:color="auto"/>
        <w:bottom w:val="none" w:sz="0" w:space="0" w:color="auto"/>
        <w:right w:val="none" w:sz="0" w:space="0" w:color="auto"/>
      </w:divBdr>
    </w:div>
    <w:div w:id="245774303">
      <w:marLeft w:val="0"/>
      <w:marRight w:val="0"/>
      <w:marTop w:val="0"/>
      <w:marBottom w:val="0"/>
      <w:divBdr>
        <w:top w:val="none" w:sz="0" w:space="0" w:color="auto"/>
        <w:left w:val="none" w:sz="0" w:space="0" w:color="auto"/>
        <w:bottom w:val="none" w:sz="0" w:space="0" w:color="auto"/>
        <w:right w:val="none" w:sz="0" w:space="0" w:color="auto"/>
      </w:divBdr>
    </w:div>
    <w:div w:id="2457743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12</Pages>
  <Words>3278</Words>
  <Characters>18690</Characters>
  <Application>Microsoft Office Outlook</Application>
  <DocSecurity>0</DocSecurity>
  <Lines>0</Lines>
  <Paragraphs>0</Paragraphs>
  <ScaleCrop>false</ScaleCrop>
  <Company>Belgorodenergo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subject/>
  <dc:creator>Kalmikova_EU</dc:creator>
  <cp:keywords/>
  <dc:description/>
  <cp:lastModifiedBy>Ostonen</cp:lastModifiedBy>
  <cp:revision>3</cp:revision>
  <cp:lastPrinted>2011-07-04T08:57:00Z</cp:lastPrinted>
  <dcterms:created xsi:type="dcterms:W3CDTF">2012-02-08T06:35:00Z</dcterms:created>
  <dcterms:modified xsi:type="dcterms:W3CDTF">2012-02-13T10:41:00Z</dcterms:modified>
</cp:coreProperties>
</file>